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C0" w:rsidRDefault="00E41CC0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1</w:t>
      </w:r>
    </w:p>
    <w:p w:rsidR="00E41CC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постановлению администрации города Кирсанова</w:t>
      </w:r>
    </w:p>
    <w:p w:rsidR="00E41CC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14 февраля </w:t>
      </w:r>
      <w:smartTag w:uri="urn:schemas-microsoft-com:office:smarttags" w:element="metricconverter">
        <w:smartTagPr>
          <w:attr w:name="ProductID" w:val="2023 г"/>
        </w:smartTagPr>
        <w:r>
          <w:rPr>
            <w:b w:val="0"/>
            <w:sz w:val="28"/>
            <w:szCs w:val="28"/>
          </w:rPr>
          <w:t>2023 г</w:t>
        </w:r>
      </w:smartTag>
      <w:r>
        <w:rPr>
          <w:b w:val="0"/>
          <w:sz w:val="28"/>
          <w:szCs w:val="28"/>
        </w:rPr>
        <w:t>. № 76</w:t>
      </w:r>
    </w:p>
    <w:p w:rsidR="00E41CC0" w:rsidRDefault="00E41CC0">
      <w:pPr>
        <w:pStyle w:val="Heading1"/>
        <w:spacing w:beforeAutospacing="0" w:after="0" w:afterAutospacing="0"/>
        <w:rPr>
          <w:sz w:val="28"/>
          <w:szCs w:val="28"/>
        </w:rPr>
      </w:pPr>
    </w:p>
    <w:p w:rsidR="00E41CC0" w:rsidRDefault="00E41CC0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Перечень</w:t>
      </w:r>
    </w:p>
    <w:p w:rsidR="00E41CC0" w:rsidRDefault="00E41CC0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показателей (индикаторов) муниципальной программы  "Развитие транспортной системы и дорожного хозяйства г. Кирсанова Тамбовской области" и их значений </w:t>
      </w:r>
      <w:r>
        <w:rPr>
          <w:bCs w:val="0"/>
          <w:sz w:val="28"/>
          <w:szCs w:val="28"/>
          <w:lang w:val="en-US"/>
        </w:rPr>
        <w:t>I</w:t>
      </w:r>
      <w:r w:rsidRPr="003406DF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этапа реализации  (2014-2022 гг.)</w:t>
      </w:r>
    </w:p>
    <w:p w:rsidR="00E41CC0" w:rsidRDefault="00E41CC0">
      <w:pPr>
        <w:pStyle w:val="Heading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/>
      </w:tblPr>
      <w:tblGrid>
        <w:gridCol w:w="540"/>
        <w:gridCol w:w="3868"/>
        <w:gridCol w:w="850"/>
        <w:gridCol w:w="852"/>
        <w:gridCol w:w="992"/>
        <w:gridCol w:w="992"/>
        <w:gridCol w:w="992"/>
        <w:gridCol w:w="993"/>
        <w:gridCol w:w="850"/>
        <w:gridCol w:w="992"/>
        <w:gridCol w:w="993"/>
        <w:gridCol w:w="992"/>
      </w:tblGrid>
      <w:tr w:rsidR="00E41CC0" w:rsidRPr="00153BC5" w:rsidTr="00747577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№</w:t>
            </w:r>
          </w:p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C814EE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E41CC0" w:rsidRPr="00153BC5" w:rsidTr="00747577">
        <w:trPr>
          <w:trHeight w:val="99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2014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2015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2016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2017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2018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2019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2020</w:t>
            </w:r>
          </w:p>
          <w:p w:rsidR="00E41CC0" w:rsidRPr="00153BC5" w:rsidRDefault="00E41CC0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2022</w:t>
            </w:r>
          </w:p>
        </w:tc>
      </w:tr>
      <w:tr w:rsidR="00E41CC0" w:rsidRPr="00153BC5" w:rsidTr="00747577">
        <w:trPr>
          <w:trHeight w:val="356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852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12</w:t>
            </w:r>
          </w:p>
        </w:tc>
      </w:tr>
      <w:tr w:rsidR="00E41CC0" w:rsidRPr="00153BC5" w:rsidTr="00747577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5,421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4,857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4,70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4,554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5,402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5,228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2,879</w:t>
            </w:r>
          </w:p>
        </w:tc>
      </w:tr>
      <w:tr w:rsidR="00E41CC0" w:rsidRPr="00153BC5" w:rsidTr="00747577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</w:tcPr>
          <w:p w:rsidR="00E41CC0" w:rsidRPr="00153BC5" w:rsidRDefault="00E41CC0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5,17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F3C5F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4,85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5,75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8D1AF9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3,06</w:t>
            </w:r>
          </w:p>
        </w:tc>
      </w:tr>
      <w:tr w:rsidR="00E41CC0" w:rsidRPr="00153BC5" w:rsidTr="00747577">
        <w:trPr>
          <w:trHeight w:val="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5042E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5042E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C814E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 чел.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940,2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868,4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802,7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803,0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804,0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F5042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F5042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</w:tr>
      <w:tr w:rsidR="00E41CC0" w:rsidRPr="00153BC5" w:rsidTr="00747577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F3C5F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EF3C5F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A59C4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8995,6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8438,3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7803,9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F5042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5 738,0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41CC0" w:rsidRPr="00153BC5" w:rsidRDefault="00E41CC0" w:rsidP="00F5042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F5042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</w:tr>
    </w:tbl>
    <w:p w:rsidR="00E41CC0" w:rsidRPr="00CA6840" w:rsidRDefault="00E41CC0">
      <w:pPr>
        <w:pStyle w:val="Heading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E41CC0" w:rsidRPr="00CA6840" w:rsidRDefault="00E41CC0">
      <w:pPr>
        <w:pStyle w:val="Heading1"/>
        <w:spacing w:beforeAutospacing="0" w:after="0" w:afterAutospacing="0"/>
        <w:jc w:val="right"/>
        <w:rPr>
          <w:b w:val="0"/>
          <w:sz w:val="28"/>
          <w:szCs w:val="28"/>
          <w:lang w:val="en-US"/>
        </w:rPr>
      </w:pPr>
    </w:p>
    <w:p w:rsidR="00E41CC0" w:rsidRDefault="00E41CC0" w:rsidP="003406DF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 w:rsidRPr="00CA6840">
        <w:rPr>
          <w:bCs w:val="0"/>
          <w:sz w:val="28"/>
          <w:szCs w:val="28"/>
        </w:rPr>
        <w:t xml:space="preserve">  Перечень</w:t>
      </w:r>
    </w:p>
    <w:p w:rsidR="00E41CC0" w:rsidRPr="00CA6840" w:rsidRDefault="00E41CC0" w:rsidP="003406DF">
      <w:pPr>
        <w:pStyle w:val="Heading1"/>
        <w:spacing w:beforeAutospacing="0" w:after="0" w:afterAutospacing="0"/>
        <w:rPr>
          <w:bCs w:val="0"/>
          <w:sz w:val="28"/>
          <w:szCs w:val="28"/>
        </w:rPr>
      </w:pPr>
      <w:r w:rsidRPr="00CA6840">
        <w:rPr>
          <w:bCs w:val="0"/>
          <w:sz w:val="28"/>
          <w:szCs w:val="28"/>
        </w:rPr>
        <w:t xml:space="preserve">показателей (индикаторов) муниципальной программы  "Развитие транспортной системы и дорожного хозяйства г. Кирсанова Тамбовской области" и их значений </w:t>
      </w:r>
      <w:r w:rsidRPr="00CA6840">
        <w:rPr>
          <w:bCs w:val="0"/>
          <w:sz w:val="28"/>
          <w:szCs w:val="28"/>
          <w:lang w:val="en-US"/>
        </w:rPr>
        <w:t>II</w:t>
      </w:r>
      <w:r w:rsidRPr="00CA6840">
        <w:rPr>
          <w:bCs w:val="0"/>
          <w:sz w:val="28"/>
          <w:szCs w:val="28"/>
        </w:rPr>
        <w:t xml:space="preserve"> этапа реализации  (2023-2030 гг.)</w:t>
      </w:r>
    </w:p>
    <w:p w:rsidR="00E41CC0" w:rsidRPr="00CA6840" w:rsidRDefault="00E41CC0" w:rsidP="003406DF">
      <w:pPr>
        <w:pStyle w:val="Heading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/>
      </w:tblPr>
      <w:tblGrid>
        <w:gridCol w:w="540"/>
        <w:gridCol w:w="3868"/>
        <w:gridCol w:w="850"/>
        <w:gridCol w:w="1135"/>
        <w:gridCol w:w="992"/>
        <w:gridCol w:w="1134"/>
        <w:gridCol w:w="1134"/>
        <w:gridCol w:w="993"/>
        <w:gridCol w:w="1134"/>
        <w:gridCol w:w="1134"/>
        <w:gridCol w:w="992"/>
      </w:tblGrid>
      <w:tr w:rsidR="00E41CC0" w:rsidRPr="00153BC5" w:rsidTr="0031261E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№</w:t>
            </w:r>
          </w:p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69508E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E41CC0" w:rsidRPr="00153BC5" w:rsidTr="0031261E">
        <w:trPr>
          <w:trHeight w:val="99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1261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2025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2026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2027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2028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1261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31261E">
            <w:pPr>
              <w:ind w:left="-54" w:right="-108" w:hanging="141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2029</w:t>
            </w:r>
          </w:p>
          <w:p w:rsidR="00E41CC0" w:rsidRPr="00153BC5" w:rsidRDefault="00E41CC0" w:rsidP="0031261E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2030</w:t>
            </w:r>
          </w:p>
        </w:tc>
      </w:tr>
      <w:tr w:rsidR="00E41CC0" w:rsidRPr="00153BC5" w:rsidTr="0031261E">
        <w:trPr>
          <w:trHeight w:val="356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135" w:type="dxa"/>
            <w:tcBorders>
              <w:right w:val="single" w:sz="4" w:space="0" w:color="000000"/>
            </w:tcBorders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13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CC0" w:rsidRPr="00153BC5" w:rsidRDefault="00E41CC0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E41CC0" w:rsidRPr="00153BC5" w:rsidTr="0069508E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135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4,489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1,770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3,000</w:t>
            </w:r>
          </w:p>
        </w:tc>
      </w:tr>
      <w:tr w:rsidR="00E41CC0" w:rsidRPr="00153BC5" w:rsidTr="0069508E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</w:tcPr>
          <w:p w:rsidR="00E41CC0" w:rsidRPr="00153BC5" w:rsidRDefault="00E41CC0" w:rsidP="003A59C4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1,88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3,20</w:t>
            </w:r>
          </w:p>
        </w:tc>
      </w:tr>
      <w:tr w:rsidR="00E41CC0" w:rsidRPr="00153BC5" w:rsidTr="00C06A9F">
        <w:trPr>
          <w:trHeight w:val="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C06A9F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C06A9F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C06A9F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 чел.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580,0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600,0</w:t>
            </w:r>
          </w:p>
        </w:tc>
      </w:tr>
      <w:tr w:rsidR="00E41CC0" w:rsidRPr="00153BC5" w:rsidTr="00C06A9F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9C5293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9C5293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9C5293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 пассажиро-км.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1CC0" w:rsidRPr="00153BC5" w:rsidRDefault="00E41CC0" w:rsidP="00F02EDF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5 730,0</w:t>
            </w:r>
          </w:p>
        </w:tc>
      </w:tr>
    </w:tbl>
    <w:p w:rsidR="00E41CC0" w:rsidRDefault="00E41CC0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Default="00E41CC0" w:rsidP="0003460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br w:type="page"/>
      </w:r>
      <w:r w:rsidRPr="00CA6840">
        <w:rPr>
          <w:b w:val="0"/>
          <w:sz w:val="28"/>
          <w:szCs w:val="28"/>
        </w:rPr>
        <w:t>ПРИЛОЖЕНИЕ 2</w:t>
      </w:r>
    </w:p>
    <w:p w:rsidR="00E41CC0" w:rsidRDefault="00E41CC0" w:rsidP="0003460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>к постановлению администрации города Кирсанова</w:t>
      </w:r>
    </w:p>
    <w:p w:rsidR="00E41CC0" w:rsidRPr="00CA6840" w:rsidRDefault="00E41CC0" w:rsidP="00034601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 xml:space="preserve">14 февраля </w:t>
      </w:r>
      <w:r w:rsidRPr="00CA6840">
        <w:rPr>
          <w:b w:val="0"/>
          <w:sz w:val="28"/>
          <w:szCs w:val="28"/>
        </w:rPr>
        <w:t xml:space="preserve">2023 г. № </w:t>
      </w:r>
      <w:r>
        <w:rPr>
          <w:b w:val="0"/>
          <w:sz w:val="28"/>
          <w:szCs w:val="28"/>
        </w:rPr>
        <w:t>76</w:t>
      </w:r>
    </w:p>
    <w:p w:rsidR="00E41CC0" w:rsidRPr="00CA684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Pr="00CA684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Pr="00CA6840" w:rsidRDefault="00E41CC0" w:rsidP="004B5400">
      <w:pPr>
        <w:pStyle w:val="Heading1"/>
        <w:spacing w:beforeAutospacing="0" w:after="0" w:afterAutospacing="0"/>
        <w:rPr>
          <w:sz w:val="28"/>
          <w:szCs w:val="28"/>
        </w:rPr>
      </w:pPr>
      <w:r w:rsidRPr="00CA6840">
        <w:rPr>
          <w:sz w:val="28"/>
          <w:szCs w:val="28"/>
        </w:rPr>
        <w:t>Перечень мероприятий муниципальной программы «Развитие транспортной системы и дорожного хозяйства</w:t>
      </w:r>
    </w:p>
    <w:p w:rsidR="00E41CC0" w:rsidRPr="00CA6840" w:rsidRDefault="00E41CC0" w:rsidP="004B5400">
      <w:pPr>
        <w:pStyle w:val="Heading1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 xml:space="preserve">г. Кирсанова Тамбовской области» </w:t>
      </w:r>
      <w:r w:rsidRPr="00CA6840">
        <w:rPr>
          <w:sz w:val="28"/>
          <w:szCs w:val="28"/>
          <w:lang w:val="en-US"/>
        </w:rPr>
        <w:t>I</w:t>
      </w:r>
      <w:r w:rsidRPr="00CA6840">
        <w:rPr>
          <w:sz w:val="28"/>
          <w:szCs w:val="28"/>
        </w:rPr>
        <w:t xml:space="preserve"> этапа реализации (2014-2022 гг.)</w:t>
      </w:r>
      <w:r w:rsidRPr="00CA6840">
        <w:rPr>
          <w:b w:val="0"/>
          <w:sz w:val="28"/>
          <w:szCs w:val="28"/>
        </w:rPr>
        <w:br/>
      </w:r>
    </w:p>
    <w:tbl>
      <w:tblPr>
        <w:tblW w:w="14393" w:type="dxa"/>
        <w:tblInd w:w="174" w:type="dxa"/>
        <w:tblLayout w:type="fixed"/>
        <w:tblLook w:val="0000"/>
      </w:tblPr>
      <w:tblGrid>
        <w:gridCol w:w="501"/>
        <w:gridCol w:w="1843"/>
        <w:gridCol w:w="1417"/>
        <w:gridCol w:w="1418"/>
        <w:gridCol w:w="992"/>
        <w:gridCol w:w="1843"/>
        <w:gridCol w:w="1985"/>
        <w:gridCol w:w="708"/>
        <w:gridCol w:w="1276"/>
        <w:gridCol w:w="1418"/>
        <w:gridCol w:w="992"/>
      </w:tblGrid>
      <w:tr w:rsidR="00E41CC0" w:rsidRPr="00153BC5" w:rsidTr="00747577">
        <w:trPr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№ </w:t>
            </w:r>
            <w:r w:rsidRPr="00153BC5"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4B5400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Объемы финансирования, тыс. рублей,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E41CC0" w:rsidRPr="00153BC5" w:rsidTr="00747577">
        <w:trPr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E41CC0" w:rsidRPr="00153BC5" w:rsidTr="00DA0D84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автодорог/дворовых территорий/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 – 40937,800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4857,0/442,4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2016– 113706,400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2017  – </w:t>
            </w:r>
            <w:r w:rsidRPr="00153BC5">
              <w:rPr>
                <w:rFonts w:ascii="Times New Roman" w:hAnsi="Times New Roman"/>
              </w:rPr>
              <w:t>10 486,70</w:t>
            </w:r>
            <w:r w:rsidRPr="00153B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10 389,200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</w:rPr>
              <w:t>97,50</w:t>
            </w:r>
            <w:r w:rsidRPr="00153B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3000,0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 - 55697,401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2019-   56 793,301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56 113,700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   679,601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0</w:t>
            </w:r>
            <w:r w:rsidRPr="00153BC5">
              <w:rPr>
                <w:rFonts w:ascii="Times New Roman" w:hAnsi="Times New Roman"/>
                <w:kern w:val="2"/>
              </w:rPr>
              <w:t xml:space="preserve"> – 5402,0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52 469,90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51 051,100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53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153BC5">
              <w:rPr>
                <w:rFonts w:ascii="Times New Roman" w:hAnsi="Times New Roman"/>
                <w:kern w:val="2"/>
              </w:rPr>
              <w:t xml:space="preserve"> – 487,0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F955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153BC5">
              <w:rPr>
                <w:rFonts w:ascii="Times New Roman" w:hAnsi="Times New Roman"/>
                <w:kern w:val="2"/>
              </w:rPr>
              <w:t>- 20 390,000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20 000,000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979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E41CC0" w:rsidRPr="00153BC5" w:rsidRDefault="00E41CC0" w:rsidP="003A59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формирование муниципального дорожного фонда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 xml:space="preserve"> – 2879,0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>- 37 031,100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FC5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36 887,300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364DE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  143,80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3A59C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E41CC0" w:rsidRPr="00153BC5" w:rsidTr="00747577">
        <w:trPr>
          <w:cantSplit/>
          <w:trHeight w:val="2297"/>
        </w:trPr>
        <w:tc>
          <w:tcPr>
            <w:tcW w:w="501" w:type="dxa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E41CC0" w:rsidRPr="00153BC5" w:rsidRDefault="00E41CC0" w:rsidP="005D0D9C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дорог 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1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3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- 6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3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2018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5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9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6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153BC5">
              <w:rPr>
                <w:rFonts w:ascii="Times New Roman" w:hAnsi="Times New Roman"/>
                <w:kern w:val="2"/>
              </w:rPr>
              <w:t>– 5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 xml:space="preserve"> –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61,240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2015– 76,100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– 492,290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 – 87,000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 - 110,000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 -  623,600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 - 1418,80</w:t>
            </w:r>
          </w:p>
          <w:p w:rsidR="00E41CC0" w:rsidRPr="00153BC5" w:rsidRDefault="00E41CC0" w:rsidP="005D0D9C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  <w:r w:rsidRPr="00153BC5">
              <w:rPr>
                <w:rFonts w:ascii="Times New Roman" w:hAnsi="Times New Roman"/>
                <w:kern w:val="2"/>
              </w:rPr>
              <w:t>– 370,00</w:t>
            </w:r>
          </w:p>
          <w:p w:rsidR="00E41CC0" w:rsidRPr="00153BC5" w:rsidRDefault="00E41CC0" w:rsidP="00747577">
            <w:pPr>
              <w:tabs>
                <w:tab w:val="left" w:pos="365"/>
                <w:tab w:val="left" w:pos="1630"/>
              </w:tabs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 xml:space="preserve"> – 106,900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61,240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76,100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492,290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87,000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110,000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623,600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1418,80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370,000</w:t>
            </w:r>
          </w:p>
          <w:p w:rsidR="00E41CC0" w:rsidRPr="00153BC5" w:rsidRDefault="00E41CC0" w:rsidP="0074757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106,900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1.1.1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автодороги по ул. Боратынского, Артюхина и автодороги к мкр. № 1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2014 -1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2014 - 61,240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61,240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автодороги по ул. Автомобилистов, Машиностроителей, Южной, Степной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2015 -1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2015 - 34,100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34,100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Садовая  в г. Кирсанов Тамбовской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2015 - 10,620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10,620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 на ремонт автомобильной дороги по ул. Широкая  в г. Кирсанов Тамбовской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2015 - 31,380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31,380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289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автодороги по ул. Школьная, Котовского, Советская, Тенистая, Песчаная, Красноармейская, Тамбовская, Сакко и Ванцетти, Глазкова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2016 - 6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2016 - 492,290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492,290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 xml:space="preserve">Разработка </w:t>
            </w:r>
            <w:r w:rsidRPr="00153BC5">
              <w:rPr>
                <w:rFonts w:ascii="Times New Roman" w:hAnsi="Times New Roman"/>
              </w:rPr>
              <w:t>ПД на ремонт автодороги по ул. Раздольная, Первомайская, Коммунистическая, тротуара и дороги на консервный завод, проезда к гаражному массиву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2017 - 87,000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тротуара по ул. Ухтомского (от ул. Красноармейская до ул. 2 Набережная) в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2018 - 30,000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Пересчет смет на ремонт автодороги по ул. Советской (от ул. Красноармейская до пер. Ярославский) в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Корректировка ПД на ремонт автодороги по ул. Спортивной в    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тротуара по ул. Советской (от ул. Красноармейская до пер. Ярославский) в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2018 - 50,000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Пересчет смет на ремонт автодороги  по ул. Советской  (от ул. Красноармейская до ул. Ухтомского) в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2018-10,000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1.1.1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автомобильной дороги  по ул.  Рабоче-Крестьянской   в г. Кирсанове 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2019-3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2019-239,300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239,300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Разработка ПД на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автомобильной дороги по ул. Гоголя (от ул. Советской до ул. Рабоче-Крестьянской); ремонт автомобильной дороги по ул. М. Горького (от ул. Рабоче-Крестьянской до ул. Первомайской</w:t>
            </w:r>
            <w:r w:rsidRPr="00153BC5"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2019 -72, 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72, 610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153BC5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М.Горького (от ул. Рабоче-Крестьянской до ул.1-я Набережная)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2019 – 43,000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43,000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по ул. Пушкинская (от ул.1-я Набережная до ул. Спортивная)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2019 - -98,450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98,450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по ул. Моршанский Тракт (от ул. Мира до Кирсановский РЭС)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2019 – 94,700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94,700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по ул. 1-я Трудовая (от ул. Моршанский Тракт до границы района)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>2019 – 28,450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28,450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автомобильной дороги  </w:t>
            </w: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по ул. Полковая (от ул. Мира до ул. Сакко и Ванцетти)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</w:rPr>
              <w:t>2019 – 47,070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47,070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автомобильных дорог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1418,80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2021 - 5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203A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–370,00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1.1.21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  2022 - 3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646F2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106,900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106,900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A0D8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2:  ремонт дорожного полотна улиц города  Кирсанова</w:t>
            </w:r>
          </w:p>
        </w:tc>
      </w:tr>
      <w:tr w:rsidR="00E41CC0" w:rsidRPr="00153BC5" w:rsidTr="00747577">
        <w:trPr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3783,0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 – 7 818,900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5421,0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 – 40 861,700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70,900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- 4857,0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-66" w:hanging="1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– 112 714,110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105 000,0</w:t>
            </w: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 – 10 399,700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5E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4 703,0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 – 55 587,400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166,700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4 554,0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 56 169,700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56 113,700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 56,000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5 402,0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 - 51 051,000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630EEB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5 228,0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 – 20 020,000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630EEB">
        <w:trPr>
          <w:cantSplit/>
          <w:trHeight w:val="295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5B5AE5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2 879,0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  - 20 020,000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8F74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right="-232"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Спортивная, Пушкинская, Полковая, Машиностроителей, Автомобилистов, дорога на СОМ, Калинина, Волгоградская, Жукова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1 200,00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2014 - 2 913,900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2 913,800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02.1.2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right="-52"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2-я Набережная, Урицкого, Дзержинского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2014 -1462,00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2014 - 3 503,500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3 500,000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530,00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2014 - 1 301,300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1 300,000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–591,00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2014 - 100,200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1-я Набережная,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right="-52"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Спортивная, Пушкинская, Полковая, Машиностроителей, Автомобилистов, дорога на СОМ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1 200,00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2015 - 15 206,310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15 191,100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15,210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Саратовская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591,00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2015 - 3 768,870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3 765,200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Буденовская,</w:t>
            </w:r>
          </w:p>
          <w:p w:rsidR="00E41CC0" w:rsidRPr="00153BC5" w:rsidRDefault="00E41CC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2-я Набережная,Урицкого, Дзержинского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1 462,00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2015 - 3 889,790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3 885,900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3,890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50 лет Победы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530,00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2015 - 3 519,420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3 515,800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firstLine="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Боратынского, Артюхина и автодороги к мкр. № 1 в г. Кирсанове (в т.ч. непредвиденные – 6,01)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2015 - 1638,00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2015 - 14 477,310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14 432,800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44,510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по ул. Машиностроителей, Автомобилистов-1, Атомобилистов-2, Степной,  Южной, Школьная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1957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7 714,110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7,710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дорожного покрытия  от  перекрестка авто                                                         дороги Кирсанов-Саратов до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ind w:left="-40" w:right="-63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1900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70 000,000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70 000,000</w:t>
            </w: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автодороги  по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35 000,000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35 000,000</w:t>
            </w: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E41CC0" w:rsidRPr="00153BC5" w:rsidRDefault="00E41CC0" w:rsidP="00D47DC9">
            <w:pPr>
              <w:widowControl w:val="0"/>
              <w:spacing w:after="0" w:line="240" w:lineRule="auto"/>
              <w:ind w:right="-108"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3000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2017 - </w:t>
            </w:r>
            <w:r w:rsidRPr="00153BC5">
              <w:rPr>
                <w:rFonts w:ascii="Times New Roman" w:hAnsi="Times New Roman"/>
                <w:sz w:val="24"/>
                <w:szCs w:val="24"/>
              </w:rPr>
              <w:t>10 399,700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10 389,200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47577">
            <w:pPr>
              <w:spacing w:after="0" w:line="240" w:lineRule="auto"/>
              <w:ind w:left="-108" w:right="-108" w:firstLine="107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 w:rsidR="00E41CC0" w:rsidRPr="00153BC5" w:rsidRDefault="00E41CC0" w:rsidP="00747577">
            <w:pPr>
              <w:spacing w:after="0" w:line="240" w:lineRule="auto"/>
              <w:ind w:left="-108" w:right="-108" w:hanging="1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500,000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499,500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 автодороги по  ул.Красноармейской (от ул. Рабоче-Крестьянской до ул. Советской)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265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5 807,900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5 802,100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 автодороги по  ул.Советской (от ул. Красноармейской  до ул. Ухтомского)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–1286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17 995,900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17 977,9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18,000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 автодороги по  ул.Советской (от ул. Красноармейской  до пер. Ярославский)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–1180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15 699,400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15 683,700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15,700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 автодороги по  ул.Спортивной  в г. Кирсанове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47577">
            <w:pPr>
              <w:spacing w:after="0" w:line="240" w:lineRule="auto"/>
              <w:ind w:left="-108" w:right="-109" w:firstLine="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–1609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14 471,800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14 457,300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 автодороги по  ул.Красноармейской (от ул. Советской до ул. Буденовской) в г. Кирсанове(тротуары)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293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1 001,200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r w:rsidRPr="00153BC5">
              <w:rPr>
                <w:rFonts w:ascii="Times New Roman" w:hAnsi="Times New Roman"/>
                <w:kern w:val="2"/>
              </w:rPr>
              <w:t>1 000,200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r w:rsidRPr="00153BC5">
              <w:rPr>
                <w:rFonts w:ascii="Times New Roman" w:hAnsi="Times New Roman"/>
                <w:kern w:val="2"/>
              </w:rPr>
              <w:t>1, 000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Выполнение работ по ремонту тротуара по ул. Красноармейской (от ул. Буденовской до здания филиала ФГУП «Почта России» в 2018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м. кв.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2018 - 143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78,800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Прочие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2018-32,400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автодороги  по ул. Широкая, 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г. Кирсанов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2019-800,0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 5354</w:t>
            </w:r>
            <w:r w:rsidRPr="00153BC5">
              <w:rPr>
                <w:rFonts w:ascii="Times New Roman" w:hAnsi="Times New Roman"/>
                <w:kern w:val="2"/>
              </w:rPr>
              <w:t>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5349,500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CA6840">
              <w:rPr>
                <w:rFonts w:ascii="Times New Roman" w:hAnsi="Times New Roman"/>
              </w:rPr>
              <w:t>(от ул. Красноармейской до ул. Ухтомского)</w:t>
            </w:r>
            <w:r w:rsidRPr="00153BC5">
              <w:rPr>
                <w:rFonts w:ascii="Times New Roman" w:hAnsi="Times New Roman"/>
                <w:kern w:val="2"/>
              </w:rPr>
              <w:t xml:space="preserve">,  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в г. Кирсанове Тамбовской области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2019 – 1005,0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2019 – </w:t>
            </w:r>
            <w:r w:rsidRPr="00CA6840">
              <w:rPr>
                <w:rFonts w:ascii="Times New Roman" w:hAnsi="Times New Roman"/>
                <w:color w:val="000000"/>
              </w:rPr>
              <w:t>9</w:t>
            </w:r>
            <w:r w:rsidRPr="00153BC5">
              <w:rPr>
                <w:rFonts w:ascii="Times New Roman" w:hAnsi="Times New Roman"/>
                <w:color w:val="000000"/>
              </w:rPr>
              <w:t> </w:t>
            </w:r>
            <w:r w:rsidRPr="00CA6840">
              <w:rPr>
                <w:rFonts w:ascii="Times New Roman" w:hAnsi="Times New Roman"/>
                <w:color w:val="000000"/>
              </w:rPr>
              <w:t>593</w:t>
            </w:r>
            <w:r w:rsidRPr="00153BC5">
              <w:rPr>
                <w:rFonts w:ascii="Times New Roman" w:hAnsi="Times New Roman"/>
                <w:color w:val="000000"/>
              </w:rPr>
              <w:t>,</w:t>
            </w:r>
            <w:r w:rsidRPr="00CA6840">
              <w:rPr>
                <w:rFonts w:ascii="Times New Roman" w:hAnsi="Times New Roman"/>
                <w:color w:val="000000"/>
              </w:rPr>
              <w:t xml:space="preserve"> 25</w:t>
            </w:r>
            <w:r w:rsidRPr="00153BC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9 583,652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9,600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CA6840">
              <w:rPr>
                <w:rFonts w:ascii="Times New Roman" w:hAnsi="Times New Roman"/>
              </w:rPr>
              <w:t xml:space="preserve">(от ул. Интернациональной до ул. Садовая) </w:t>
            </w:r>
            <w:r w:rsidRPr="00153BC5">
              <w:rPr>
                <w:rFonts w:ascii="Times New Roman" w:hAnsi="Times New Roman"/>
                <w:kern w:val="2"/>
              </w:rPr>
              <w:t>в                 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722,0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>2019 - 7 419,</w:t>
            </w:r>
            <w:r w:rsidRPr="00CA6840">
              <w:rPr>
                <w:rFonts w:ascii="Times New Roman" w:hAnsi="Times New Roman"/>
                <w:color w:val="000000"/>
              </w:rPr>
              <w:t>099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7 411,679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автодороги  по ул. Рабоче–Крестьянской </w:t>
            </w:r>
            <w:r w:rsidRPr="00CA6840">
              <w:rPr>
                <w:rFonts w:ascii="Times New Roman" w:hAnsi="Times New Roman"/>
              </w:rPr>
              <w:t>(от ул. Красноармейской до ул. Интернациональной</w:t>
            </w:r>
            <w:r w:rsidRPr="00153BC5">
              <w:rPr>
                <w:b/>
              </w:rPr>
              <w:t xml:space="preserve">) </w:t>
            </w:r>
            <w:r w:rsidRPr="00153BC5">
              <w:rPr>
                <w:rFonts w:ascii="Times New Roman" w:hAnsi="Times New Roman"/>
                <w:kern w:val="2"/>
              </w:rPr>
              <w:t>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1010,0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>2019 - 23 698,</w:t>
            </w:r>
            <w:r w:rsidRPr="00CA6840">
              <w:rPr>
                <w:rFonts w:ascii="Times New Roman" w:hAnsi="Times New Roman"/>
                <w:color w:val="000000"/>
              </w:rPr>
              <w:t>60</w:t>
            </w:r>
            <w:r w:rsidRPr="00153BC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23 674,909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23,700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 по ул. Максима Горького (от ул. Рабоче-Крестьянской до ул. Первомайской) в г. Кирсанове </w:t>
            </w:r>
          </w:p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CA6840">
              <w:rPr>
                <w:rFonts w:ascii="Times New Roman" w:hAnsi="Times New Roman"/>
              </w:rPr>
              <w:t>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>019 - 300,0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 xml:space="preserve">2019 - </w:t>
            </w:r>
            <w:r w:rsidRPr="00CA6840">
              <w:rPr>
                <w:rFonts w:ascii="Times New Roman" w:hAnsi="Times New Roman"/>
                <w:color w:val="000000"/>
              </w:rPr>
              <w:t>2</w:t>
            </w:r>
            <w:r w:rsidRPr="00153BC5">
              <w:rPr>
                <w:rFonts w:ascii="Times New Roman" w:hAnsi="Times New Roman"/>
                <w:color w:val="000000"/>
              </w:rPr>
              <w:t> </w:t>
            </w:r>
            <w:r w:rsidRPr="00CA6840">
              <w:rPr>
                <w:rFonts w:ascii="Times New Roman" w:hAnsi="Times New Roman"/>
                <w:color w:val="000000"/>
              </w:rPr>
              <w:t>497</w:t>
            </w:r>
            <w:r w:rsidRPr="00153BC5">
              <w:rPr>
                <w:rFonts w:ascii="Times New Roman" w:hAnsi="Times New Roman"/>
                <w:color w:val="000000"/>
              </w:rPr>
              <w:t>,</w:t>
            </w:r>
            <w:r w:rsidRPr="00CA6840">
              <w:rPr>
                <w:rFonts w:ascii="Times New Roman" w:hAnsi="Times New Roman"/>
                <w:color w:val="000000"/>
              </w:rPr>
              <w:t>318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2494,813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Гоголя </w:t>
            </w:r>
          </w:p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CA6840"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2019 - 250,0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2019 - </w:t>
            </w:r>
            <w:r w:rsidRPr="00CA6840">
              <w:rPr>
                <w:rFonts w:ascii="Times New Roman" w:hAnsi="Times New Roman"/>
                <w:color w:val="000000"/>
              </w:rPr>
              <w:t>2</w:t>
            </w:r>
            <w:r w:rsidRPr="00153BC5">
              <w:rPr>
                <w:rFonts w:ascii="Times New Roman" w:hAnsi="Times New Roman"/>
                <w:color w:val="000000"/>
              </w:rPr>
              <w:t> </w:t>
            </w:r>
            <w:r w:rsidRPr="00CA6840">
              <w:rPr>
                <w:rFonts w:ascii="Times New Roman" w:hAnsi="Times New Roman"/>
                <w:color w:val="000000"/>
              </w:rPr>
              <w:t>402</w:t>
            </w:r>
            <w:r w:rsidRPr="00153BC5">
              <w:rPr>
                <w:rFonts w:ascii="Times New Roman" w:hAnsi="Times New Roman"/>
                <w:color w:val="000000"/>
              </w:rPr>
              <w:t>,</w:t>
            </w:r>
            <w:r w:rsidRPr="00CA6840">
              <w:rPr>
                <w:rFonts w:ascii="Times New Roman" w:hAnsi="Times New Roman"/>
                <w:color w:val="000000"/>
              </w:rPr>
              <w:t>743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2 400,341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Гоголя </w:t>
            </w:r>
          </w:p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  <w:bCs/>
              </w:rPr>
            </w:pPr>
            <w:r w:rsidRPr="00CA6840"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134,0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477,200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476,800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2.1.29.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4B5400">
            <w:pPr>
              <w:tabs>
                <w:tab w:val="left" w:pos="2266"/>
              </w:tabs>
              <w:spacing w:after="0" w:line="240" w:lineRule="auto"/>
              <w:ind w:right="40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Красноармейской до ул. Буденовской)</w:t>
            </w:r>
          </w:p>
          <w:p w:rsidR="00E41CC0" w:rsidRPr="00153BC5" w:rsidRDefault="00E41CC0" w:rsidP="004B5400">
            <w:pPr>
              <w:widowControl w:val="0"/>
              <w:spacing w:after="0" w:line="240" w:lineRule="auto"/>
              <w:ind w:left="-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</w:rPr>
              <w:t>в  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290,0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2019 - 4 726,700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left="-63" w:right="-16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4 721,974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>Пушкинская (от ул. Советской до ул. Спортивной)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 1 6</w:t>
            </w:r>
            <w:r w:rsidRPr="00153BC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18 258,17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18 256,37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18,26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</w:t>
            </w:r>
            <w:r w:rsidRPr="00CA6840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Pr="00153BC5">
              <w:rPr>
                <w:rFonts w:ascii="Times New Roman" w:hAnsi="Times New Roman"/>
                <w:sz w:val="24"/>
                <w:szCs w:val="24"/>
              </w:rPr>
              <w:t>1-я Трудовая (от ул. Моршанский тракт до границы района)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2020 - 230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1 652,49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1 650,84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>Моршанский тракт (от ул. Мира до Кирсановский РЭС)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2020 - 1250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10 677,85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10 667,18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</w:pPr>
            <w:r w:rsidRPr="00153BC5">
              <w:rPr>
                <w:rFonts w:ascii="Times New Roman" w:hAnsi="Times New Roman"/>
              </w:rPr>
              <w:t>Ремонт</w:t>
            </w:r>
            <w:r w:rsidRPr="00CA6840">
              <w:rPr>
                <w:rFonts w:ascii="Times New Roman" w:hAnsi="Times New Roman"/>
              </w:rPr>
              <w:t xml:space="preserve"> автомобильной дороги по ул. 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>Полковая (от ул. Мира до пер. Саратовский)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8 686,91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C20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8 678,23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Гоголя (от ул.  Рабоче-Крестьянской до ул. Первомайской)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3 154,53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3151,39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Первомайской (от ул. Пушкинская  до ул. 50 лет Победы)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2020 - 487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4 297,7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4293,40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sz w:val="24"/>
                <w:szCs w:val="24"/>
              </w:rPr>
            </w:pPr>
            <w:r w:rsidRPr="00153BC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CA6840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 Максима Горького (от ул. Рабоче-Крестьянской до ул. 1-я Набережная)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2020 - 558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3 037,06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3034,03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175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ind w:left="-108" w:right="-108" w:firstLine="108"/>
            </w:pPr>
            <w:r w:rsidRPr="00153BC5">
              <w:rPr>
                <w:rFonts w:ascii="Times New Roman" w:hAnsi="Times New Roman"/>
              </w:rPr>
              <w:t xml:space="preserve">Строительство тротуара </w:t>
            </w:r>
            <w:r w:rsidRPr="00CA6840">
              <w:rPr>
                <w:rFonts w:ascii="Times New Roman" w:hAnsi="Times New Roman"/>
              </w:rPr>
              <w:t xml:space="preserve"> по ул. Пушкинская (от остановки «Храм» до МУП «Бытовик»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0D46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1 286,30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1 285,02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Первомайская (от д.№3 до ул. Урицкого)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356,0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1 994,5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kern w:val="2"/>
                <w:sz w:val="24"/>
                <w:szCs w:val="24"/>
              </w:rPr>
              <w:t>1 992,5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Коммунистическая (от ул. Первомайская до ул. Рабоче - Крестьянская)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2021 - 310,0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1 304,2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1 302,9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Раздольная (от ул. Весенняя до дороги на СОМ)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870,0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2 226,3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2 224,1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2,0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Тамбовская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593,0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2 326,5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2 324,2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right="-108"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Центральная (от ул. Магистральная до ул. Широкая)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437,0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2 226,2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3BC5">
              <w:rPr>
                <w:rFonts w:ascii="Times New Roman" w:hAnsi="Times New Roman"/>
                <w:color w:val="000000"/>
              </w:rPr>
              <w:t>2 224,0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Лесная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 762,0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2 469,1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2 466,6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Приовражная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359,0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rPr>
                <w:rFonts w:ascii="Times New Roman" w:hAnsi="Times New Roman"/>
                <w:kern w:val="2"/>
              </w:rPr>
              <w:t>2021 – 1 609,9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BC5">
              <w:rPr>
                <w:rFonts w:ascii="Times New Roman" w:hAnsi="Times New Roman"/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Ярославская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2021 – 774,0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4 252,8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4 248,5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t>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Песчаная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321,0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1 364,8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1 363,4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r w:rsidRPr="00153BC5"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Заводской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446,0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245,7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245,5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C736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автомобильной дороги по улице Тенистая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2022 – 619,0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025B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4 626,9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4 622,3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r w:rsidRPr="00153BC5">
              <w:rPr>
                <w:rFonts w:ascii="Times New Roman" w:hAnsi="Times New Roman"/>
                <w:kern w:val="2"/>
              </w:rPr>
              <w:t>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улице Школьная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431,0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3 700,8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3 697,1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автомобильной дороги по улице Интернациональная в г. Кирсанове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2022 – 238,0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1 170,9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spacing w:before="2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1 169,7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47DC9">
            <w:pPr>
              <w:widowControl w:val="0"/>
              <w:spacing w:before="240"/>
              <w:ind w:left="-108"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автомобильной дороги по улице Гоголя от ул. Советская до дома №1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423,0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4 687,8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4 683,1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автомобильной дороги по ул. Сакко и Ванцетти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2022 – 440,0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26415">
            <w:pPr>
              <w:widowControl w:val="0"/>
              <w:spacing w:before="240"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2 597,8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2 595,2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spacing w:before="2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977F9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2.1.53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Ремонт автомобильной дороги по ул. Молодежной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728,0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C5FF4">
            <w:pPr>
              <w:snapToGrid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3 235,8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before="240"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3 232,6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before="2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widowControl w:val="0"/>
              <w:spacing w:before="240" w:after="0" w:line="240" w:lineRule="auto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A0D84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E41CC0" w:rsidRPr="00153BC5" w:rsidTr="00747577">
        <w:trPr>
          <w:cantSplit/>
          <w:trHeight w:val="333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ул. 50 лет Победы, д. 33,                                пер. Заводской, д. 3,  2.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2014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2015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- 442,400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2017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2018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2019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2020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2014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2015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– 500,000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2017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2018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2019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2020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A0D84">
        <w:trPr>
          <w:cantSplit/>
          <w:trHeight w:val="270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E41CC0" w:rsidRPr="00153BC5" w:rsidTr="00747577">
        <w:trPr>
          <w:cantSplit/>
          <w:trHeight w:val="241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940,2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868,4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802,7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803,0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804,0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805,0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805,0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610,0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600,0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21</w:t>
            </w:r>
            <w:r w:rsidRPr="00153BC5"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22</w:t>
            </w:r>
            <w:r w:rsidRPr="00153BC5">
              <w:rPr>
                <w:rFonts w:ascii="Times New Roman" w:hAnsi="Times New Roman"/>
                <w:kern w:val="2"/>
              </w:rPr>
              <w:t xml:space="preserve"> – 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– 0,0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–0,001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–0,000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072A86">
        <w:trPr>
          <w:cantSplit/>
          <w:trHeight w:val="225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5: формирование</w:t>
            </w:r>
            <w:r w:rsidRPr="00153BC5">
              <w:rPr>
                <w:rFonts w:ascii="Times New Roman" w:hAnsi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E41CC0" w:rsidRPr="00153BC5" w:rsidTr="00747577">
        <w:trPr>
          <w:cantSplit/>
          <w:trHeight w:val="451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>Формирование муниципального дорожного фонда</w:t>
            </w:r>
            <w:r w:rsidRPr="00153BC5"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94,0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16 867,3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16 850,400</w:t>
            </w:r>
          </w:p>
          <w:p w:rsidR="00E41CC0" w:rsidRPr="00153BC5" w:rsidRDefault="00E41CC0" w:rsidP="00176F2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16,900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мательства и муниципаль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E41CC0" w:rsidRPr="00153BC5" w:rsidRDefault="00E41CC0" w:rsidP="00176F2B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автодорог, дворовых территорий, количество пассажиров, перевезенных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– 3783,0/940,2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 – 7880,140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7813,800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– 5421,0/868,4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 – 40 937,800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40790,800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- 4857,0/442,4/802,7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 – 113 706,400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7706,400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105000,000</w:t>
            </w: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– 3000,0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2017 -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10 486</w:t>
            </w:r>
            <w:r w:rsidRPr="00153BC5">
              <w:rPr>
                <w:rFonts w:ascii="Times New Roman" w:hAnsi="Times New Roman"/>
                <w:kern w:val="2"/>
              </w:rPr>
              <w:t>,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7</w:t>
            </w:r>
            <w:r w:rsidRPr="00153BC5">
              <w:rPr>
                <w:rFonts w:ascii="Times New Roman" w:hAnsi="Times New Roman"/>
                <w:kern w:val="2"/>
              </w:rPr>
              <w:t>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  <w:lang w:val="en-US"/>
              </w:rPr>
              <w:t>10</w:t>
            </w:r>
            <w:r w:rsidRPr="00153BC5">
              <w:rPr>
                <w:rFonts w:ascii="Times New Roman" w:hAnsi="Times New Roman"/>
                <w:kern w:val="2"/>
              </w:rPr>
              <w:t xml:space="preserve">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389</w:t>
            </w:r>
            <w:r w:rsidRPr="00153BC5">
              <w:rPr>
                <w:rFonts w:ascii="Times New Roman" w:hAnsi="Times New Roman"/>
                <w:kern w:val="2"/>
              </w:rPr>
              <w:t>,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</w:t>
            </w:r>
            <w:r w:rsidRPr="00153BC5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  <w:lang w:val="en-US"/>
              </w:rPr>
              <w:t>97</w:t>
            </w:r>
            <w:r w:rsidRPr="00153BC5">
              <w:rPr>
                <w:rFonts w:ascii="Times New Roman" w:hAnsi="Times New Roman"/>
                <w:kern w:val="2"/>
              </w:rPr>
              <w:t>,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5</w:t>
            </w:r>
            <w:r w:rsidRPr="00153BC5">
              <w:rPr>
                <w:rFonts w:ascii="Times New Roman" w:hAnsi="Times New Roman"/>
                <w:kern w:val="2"/>
              </w:rPr>
              <w:t>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– 4633,0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 - 55 697,401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55 420,700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– 4554,0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2019 - 56 793,301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4757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– 5402,0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2020 - 52469,900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51000,000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1469,900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2F4F">
        <w:trPr>
          <w:cantSplit/>
          <w:trHeight w:val="250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– 5 228,0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2021 - 20 390,000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A04DC3">
        <w:trPr>
          <w:cantSplit/>
          <w:trHeight w:val="170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– 2 879,0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2022 - 37 071,100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36 887,300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143,800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04D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E41CC0" w:rsidRPr="00CA6840" w:rsidRDefault="00E41CC0" w:rsidP="004B5400">
      <w:pPr>
        <w:pStyle w:val="10"/>
        <w:spacing w:line="240" w:lineRule="auto"/>
        <w:rPr>
          <w:kern w:val="2"/>
          <w:sz w:val="22"/>
          <w:szCs w:val="22"/>
          <w:lang w:eastAsia="ru-RU"/>
        </w:rPr>
      </w:pPr>
    </w:p>
    <w:p w:rsidR="00E41CC0" w:rsidRPr="00CA6840" w:rsidRDefault="00E41CC0" w:rsidP="004B5400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E41CC0" w:rsidRPr="00CA6840" w:rsidRDefault="00E41CC0" w:rsidP="002765C8">
      <w:pPr>
        <w:pStyle w:val="Heading1"/>
        <w:spacing w:beforeAutospacing="0" w:after="0" w:afterAutospacing="0"/>
        <w:rPr>
          <w:sz w:val="28"/>
          <w:szCs w:val="28"/>
        </w:rPr>
      </w:pPr>
      <w:r w:rsidRPr="00CA6840">
        <w:rPr>
          <w:sz w:val="28"/>
          <w:szCs w:val="28"/>
        </w:rPr>
        <w:t>Перечень мероприятий муниципальной программы «Развитие транспортной системы и дорожного хозяйства</w:t>
      </w:r>
    </w:p>
    <w:p w:rsidR="00E41CC0" w:rsidRPr="00CA6840" w:rsidRDefault="00E41CC0" w:rsidP="002765C8">
      <w:pPr>
        <w:pStyle w:val="Heading1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 xml:space="preserve">г. Кирсанова Тамбовской области" </w:t>
      </w:r>
      <w:r w:rsidRPr="00CA6840">
        <w:rPr>
          <w:sz w:val="28"/>
          <w:szCs w:val="28"/>
          <w:lang w:val="en-US"/>
        </w:rPr>
        <w:t>II</w:t>
      </w:r>
      <w:r w:rsidRPr="00CA6840">
        <w:rPr>
          <w:sz w:val="28"/>
          <w:szCs w:val="28"/>
        </w:rPr>
        <w:t xml:space="preserve"> этапа реализации (2023-2030 гг.)</w:t>
      </w:r>
      <w:r w:rsidRPr="00CA6840">
        <w:rPr>
          <w:b w:val="0"/>
          <w:sz w:val="28"/>
          <w:szCs w:val="28"/>
        </w:rPr>
        <w:br/>
      </w:r>
    </w:p>
    <w:tbl>
      <w:tblPr>
        <w:tblW w:w="14393" w:type="dxa"/>
        <w:tblInd w:w="174" w:type="dxa"/>
        <w:tblLayout w:type="fixed"/>
        <w:tblLook w:val="0000"/>
      </w:tblPr>
      <w:tblGrid>
        <w:gridCol w:w="501"/>
        <w:gridCol w:w="1843"/>
        <w:gridCol w:w="1417"/>
        <w:gridCol w:w="1418"/>
        <w:gridCol w:w="992"/>
        <w:gridCol w:w="1843"/>
        <w:gridCol w:w="2126"/>
        <w:gridCol w:w="709"/>
        <w:gridCol w:w="1276"/>
        <w:gridCol w:w="1276"/>
        <w:gridCol w:w="992"/>
      </w:tblGrid>
      <w:tr w:rsidR="00E41CC0" w:rsidRPr="00153BC5" w:rsidTr="00D66867">
        <w:trPr>
          <w:cantSplit/>
          <w:trHeight w:val="23"/>
          <w:tblHeader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 xml:space="preserve">№ </w:t>
            </w:r>
            <w:r w:rsidRPr="00153BC5"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Объемы финансирования, тыс. рублей,</w:t>
            </w:r>
          </w:p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E41CC0" w:rsidRPr="00153BC5" w:rsidTr="00D66867">
        <w:trPr>
          <w:cantSplit/>
          <w:trHeight w:val="23"/>
          <w:tblHeader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153BC5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E41CC0" w:rsidRPr="00153BC5" w:rsidTr="00176F2B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E41CC0" w:rsidRPr="00153BC5" w:rsidRDefault="00E41CC0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E41CC0" w:rsidRPr="00153BC5" w:rsidRDefault="00E41CC0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протяженность отремонтированных автодорог/дворовых территорий/формирование муниципального дорожного фонда 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м/кв.м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153BC5">
              <w:rPr>
                <w:rFonts w:ascii="Times New Roman" w:hAnsi="Times New Roman"/>
                <w:kern w:val="2"/>
              </w:rPr>
              <w:t xml:space="preserve"> – 4 489,0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60 882,400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60 682,400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200,000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153BC5">
              <w:rPr>
                <w:rFonts w:ascii="Times New Roman" w:hAnsi="Times New Roman"/>
                <w:kern w:val="2"/>
              </w:rPr>
              <w:t>– 1 770,0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153BC5">
              <w:rPr>
                <w:rFonts w:ascii="Times New Roman" w:hAnsi="Times New Roman"/>
                <w:kern w:val="2"/>
              </w:rPr>
              <w:t xml:space="preserve"> – 32 245,400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33 925,400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5</w:t>
            </w:r>
            <w:r w:rsidRPr="00153BC5">
              <w:rPr>
                <w:rFonts w:ascii="Times New Roman" w:hAnsi="Times New Roman"/>
                <w:kern w:val="2"/>
              </w:rPr>
              <w:t xml:space="preserve"> – 2 120,0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2025 - 37 719,500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37 399,500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6</w:t>
            </w:r>
            <w:r w:rsidRPr="00153BC5">
              <w:rPr>
                <w:rFonts w:ascii="Times New Roman" w:hAnsi="Times New Roman"/>
                <w:kern w:val="2"/>
              </w:rPr>
              <w:t>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6</w:t>
            </w:r>
            <w:r w:rsidRPr="00153BC5">
              <w:rPr>
                <w:rFonts w:ascii="Times New Roman" w:hAnsi="Times New Roman"/>
                <w:kern w:val="2"/>
              </w:rPr>
              <w:t xml:space="preserve"> - 55 420,900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29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7</w:t>
            </w:r>
            <w:r w:rsidRPr="00153BC5">
              <w:rPr>
                <w:rFonts w:ascii="Times New Roman" w:hAnsi="Times New Roman"/>
                <w:kern w:val="2"/>
              </w:rPr>
              <w:t xml:space="preserve"> 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8</w:t>
            </w:r>
            <w:r w:rsidRPr="00153BC5">
              <w:rPr>
                <w:rFonts w:ascii="Times New Roman" w:hAnsi="Times New Roman"/>
                <w:kern w:val="2"/>
              </w:rPr>
              <w:t>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8</w:t>
            </w:r>
            <w:r w:rsidRPr="00153BC5">
              <w:rPr>
                <w:rFonts w:ascii="Times New Roman" w:hAnsi="Times New Roman"/>
                <w:kern w:val="2"/>
              </w:rPr>
              <w:t xml:space="preserve">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9</w:t>
            </w:r>
            <w:r w:rsidRPr="00153BC5">
              <w:rPr>
                <w:rFonts w:ascii="Times New Roman" w:hAnsi="Times New Roman"/>
                <w:kern w:val="2"/>
              </w:rPr>
              <w:t xml:space="preserve"> 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53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6F2B">
        <w:trPr>
          <w:cantSplit/>
          <w:trHeight w:val="23"/>
        </w:trPr>
        <w:tc>
          <w:tcPr>
            <w:tcW w:w="1439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E41CC0" w:rsidRPr="00153BC5" w:rsidTr="00D66867">
        <w:trPr>
          <w:cantSplit/>
          <w:trHeight w:val="2032"/>
        </w:trPr>
        <w:tc>
          <w:tcPr>
            <w:tcW w:w="501" w:type="dxa"/>
            <w:tcBorders>
              <w:lef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E41CC0" w:rsidRPr="00153BC5" w:rsidRDefault="00E41CC0" w:rsidP="007074D4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Разработка ПД на ремонт дорог 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E41CC0" w:rsidRPr="00153BC5" w:rsidRDefault="00E41CC0" w:rsidP="007074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153BC5">
              <w:rPr>
                <w:rFonts w:ascii="Times New Roman" w:hAnsi="Times New Roman"/>
                <w:kern w:val="2"/>
              </w:rPr>
              <w:t xml:space="preserve"> –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 - 3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2028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</w:t>
            </w:r>
          </w:p>
          <w:p w:rsidR="00E41CC0" w:rsidRPr="00153BC5" w:rsidRDefault="00E41CC0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153BC5">
              <w:rPr>
                <w:rFonts w:ascii="Times New Roman" w:hAnsi="Times New Roman"/>
                <w:kern w:val="2"/>
              </w:rPr>
              <w:t xml:space="preserve"> – 139,26</w:t>
            </w:r>
          </w:p>
          <w:p w:rsidR="00E41CC0" w:rsidRPr="00153BC5" w:rsidRDefault="00E41CC0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153BC5">
              <w:rPr>
                <w:rFonts w:ascii="Times New Roman" w:hAnsi="Times New Roman"/>
                <w:kern w:val="2"/>
              </w:rPr>
              <w:t xml:space="preserve"> – 286,06</w:t>
            </w:r>
          </w:p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320,0</w:t>
            </w:r>
          </w:p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 - 320,0</w:t>
            </w:r>
          </w:p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320,0</w:t>
            </w:r>
          </w:p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320,0</w:t>
            </w:r>
          </w:p>
          <w:p w:rsidR="00E41CC0" w:rsidRPr="00153BC5" w:rsidRDefault="00E41CC0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320,0</w:t>
            </w:r>
          </w:p>
          <w:p w:rsidR="00E41CC0" w:rsidRPr="00153BC5" w:rsidRDefault="00E41CC0" w:rsidP="004F56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139,26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286,06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  <w:p w:rsidR="00E41CC0" w:rsidRPr="00153BC5" w:rsidRDefault="00E41CC0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320,0</w:t>
            </w:r>
          </w:p>
          <w:p w:rsidR="00E41CC0" w:rsidRPr="00153BC5" w:rsidRDefault="00E41CC0" w:rsidP="002F0F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074D4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162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139,26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139,26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068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286,06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286,06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D068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282,56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282,56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119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Наличие ПД</w:t>
            </w:r>
          </w:p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6F2B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2: ремонт дорожного полотна улиц города Кирсанова</w:t>
            </w:r>
          </w:p>
        </w:tc>
      </w:tr>
      <w:tr w:rsidR="00E41CC0" w:rsidRPr="00153BC5" w:rsidTr="00D66867">
        <w:trPr>
          <w:cantSplit/>
          <w:trHeight w:val="291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E41CC0" w:rsidRPr="00153BC5" w:rsidRDefault="00E41CC0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4 489,0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  - 44 202,900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44 158,700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44,200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91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1 770,0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  - 17 419,100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17 401,700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17,400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2 120,0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  - 20 896,700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20 875,800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20,900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  - 38 250,400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  - 38 250,400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  - 38 250,400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  - 38 250,400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89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  - 38 250,400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Молодежная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2 686,400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2 683,7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Консервный завод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252F6F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375,0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8 736,5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bCs/>
              </w:rPr>
            </w:pPr>
          </w:p>
          <w:p w:rsidR="00E41CC0" w:rsidRPr="00CA6840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bCs/>
              </w:rPr>
            </w:pPr>
          </w:p>
          <w:p w:rsidR="00E41CC0" w:rsidRPr="00153BC5" w:rsidRDefault="00E41CC0" w:rsidP="00252F6F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bCs/>
              </w:rPr>
              <w:t>8 727,8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ул. Красная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B73CCA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415,0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3 809,8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B73CCA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A6840">
              <w:rPr>
                <w:rFonts w:ascii="Times New Roman" w:hAnsi="Times New Roman" w:cs="Times New Roman"/>
                <w:bCs/>
              </w:rPr>
              <w:t>3 806,0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Западная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616,0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8 170,2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CA6840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bCs/>
              </w:rPr>
            </w:pPr>
          </w:p>
          <w:p w:rsidR="00E41CC0" w:rsidRPr="00CA6840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bCs/>
              </w:rPr>
            </w:pP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bCs/>
              </w:rPr>
              <w:t>8 162,0</w:t>
            </w: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pStyle w:val="a7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50 лет Победы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175,0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3 699,3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3 695,6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pStyle w:val="a7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Глазкова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387,0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2 670,0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pStyle w:val="a7"/>
              <w:spacing w:after="0" w:line="240" w:lineRule="auto"/>
              <w:ind w:left="87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2 667,3</w:t>
            </w:r>
          </w:p>
          <w:p w:rsidR="00E41CC0" w:rsidRPr="00153BC5" w:rsidRDefault="00E41CC0" w:rsidP="00B73CCA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ул.  1                       Механизаторов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B73CCA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1449,6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B73CCA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A6840">
              <w:rPr>
                <w:rFonts w:ascii="Times New Roman" w:hAnsi="Times New Roman" w:cs="Times New Roman"/>
                <w:bCs/>
              </w:rPr>
              <w:t>1 448,1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B73CCA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ул. 2                        Механизаторов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2 028,5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301F5E">
            <w:pPr>
              <w:pStyle w:val="a6"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  <w:lang w:eastAsia="ru-RU"/>
              </w:rPr>
            </w:pPr>
            <w:r w:rsidRPr="00CA6840">
              <w:rPr>
                <w:rFonts w:ascii="Times New Roman" w:hAnsi="Times New Roman" w:cs="Times New Roman"/>
                <w:kern w:val="2"/>
                <w:lang w:eastAsia="ru-RU"/>
              </w:rPr>
              <w:t>2 026,5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ул.                         Мичурина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2 127,4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2 125,3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пер. Олимпийский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900,0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3 447,84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301F5E">
            <w:pPr>
              <w:pStyle w:val="a6"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  <w:lang w:eastAsia="ru-RU"/>
              </w:rPr>
            </w:pPr>
            <w:r w:rsidRPr="00CA6840">
              <w:rPr>
                <w:rFonts w:ascii="Times New Roman" w:hAnsi="Times New Roman" w:cs="Times New Roman"/>
                <w:kern w:val="2"/>
                <w:lang w:eastAsia="ru-RU"/>
              </w:rPr>
              <w:t>3 344,54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tabs>
                <w:tab w:val="left" w:pos="359"/>
              </w:tabs>
              <w:spacing w:after="0" w:line="240" w:lineRule="auto"/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Котовского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545,0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3 415,46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301F5E">
            <w:pPr>
              <w:pStyle w:val="a6"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  <w:lang w:eastAsia="ru-RU"/>
              </w:rPr>
            </w:pPr>
            <w:r w:rsidRPr="00CA6840">
              <w:rPr>
                <w:rFonts w:ascii="Times New Roman" w:hAnsi="Times New Roman" w:cs="Times New Roman"/>
                <w:kern w:val="2"/>
                <w:lang w:eastAsia="ru-RU"/>
              </w:rPr>
              <w:t>3 412,06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пер. Луговой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B73CCA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226,0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1 791,8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  <w:lang w:eastAsia="ru-RU"/>
              </w:rPr>
            </w:pPr>
          </w:p>
          <w:p w:rsidR="00E41CC0" w:rsidRPr="00153BC5" w:rsidRDefault="00E41CC0" w:rsidP="00301F5E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  <w:lang w:eastAsia="ru-RU"/>
              </w:rPr>
            </w:pPr>
          </w:p>
          <w:p w:rsidR="00E41CC0" w:rsidRPr="00153BC5" w:rsidRDefault="00E41CC0" w:rsidP="00301F5E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  <w:lang w:eastAsia="ru-RU"/>
              </w:rPr>
            </w:pPr>
            <w:r w:rsidRPr="00153BC5">
              <w:rPr>
                <w:rFonts w:ascii="Times New Roman" w:hAnsi="Times New Roman"/>
                <w:kern w:val="2"/>
                <w:lang w:eastAsia="ru-RU"/>
              </w:rPr>
              <w:t>1 790,0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B73CC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252F6F">
            <w:pPr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 xml:space="preserve">Ремонт автомобильной дороги по пер. Железнодорожный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252F6F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180,0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252F6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270,1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CA6840" w:rsidRDefault="00E41CC0" w:rsidP="00252F6F">
            <w:pPr>
              <w:pStyle w:val="a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A6840">
              <w:rPr>
                <w:rFonts w:ascii="Times New Roman" w:hAnsi="Times New Roman" w:cs="Times New Roman"/>
                <w:bCs/>
              </w:rPr>
              <w:t>269,8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252F6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763ED3">
            <w:pPr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6 943,228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автомобильной дороги по ул. города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146FC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Ремонт автодорог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38 250,400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38 250,400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301F5E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6F2B">
        <w:trPr>
          <w:cantSplit/>
          <w:trHeight w:val="23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E41CC0" w:rsidRPr="00153BC5" w:rsidTr="00D66867">
        <w:trPr>
          <w:cantSplit/>
          <w:trHeight w:val="263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FA2D5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2024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2025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2027 –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2028 –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2029 –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2030 – 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E41CC0" w:rsidRPr="00153BC5" w:rsidRDefault="00E41CC0" w:rsidP="00763ED3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153BC5">
              <w:rPr>
                <w:rFonts w:ascii="Times New Roman" w:hAnsi="Times New Roman"/>
                <w:kern w:val="2"/>
              </w:rPr>
              <w:t xml:space="preserve"> –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2024 –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2025 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2027 –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2028 –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2029 –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2030 – 0</w:t>
            </w:r>
          </w:p>
          <w:p w:rsidR="00E41CC0" w:rsidRPr="00153BC5" w:rsidRDefault="00E41CC0" w:rsidP="004771D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E41CC0" w:rsidRPr="00153BC5" w:rsidRDefault="00E41CC0" w:rsidP="004771D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6F2B">
        <w:trPr>
          <w:cantSplit/>
          <w:trHeight w:val="270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E41CC0" w:rsidRPr="00153BC5" w:rsidTr="00D66867">
        <w:trPr>
          <w:cantSplit/>
          <w:trHeight w:val="207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тыс.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570,0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580,0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590,0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600,0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600,0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600,0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600,0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600,0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</w:t>
            </w:r>
            <w:r w:rsidRPr="00153BC5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153BC5"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0,000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0,000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0,100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0,100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0,100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0,100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0,100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0,000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0,000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0,000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  <w:p w:rsidR="00E41CC0" w:rsidRPr="00153BC5" w:rsidRDefault="00E41CC0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  <w:p w:rsidR="00E41CC0" w:rsidRPr="00153BC5" w:rsidRDefault="00E41CC0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176F2B">
        <w:trPr>
          <w:cantSplit/>
          <w:trHeight w:val="225"/>
        </w:trPr>
        <w:tc>
          <w:tcPr>
            <w:tcW w:w="143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Задача 5: формирование</w:t>
            </w:r>
            <w:r w:rsidRPr="00153BC5">
              <w:rPr>
                <w:rFonts w:ascii="Times New Roman" w:hAnsi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E41CC0" w:rsidRPr="00153BC5" w:rsidTr="00D66867">
        <w:trPr>
          <w:cantSplit/>
          <w:trHeight w:val="1915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color w:val="000000"/>
              </w:rPr>
              <w:t>Формирование муниципального дорожного фонда</w:t>
            </w:r>
            <w:r w:rsidRPr="00153BC5"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94,0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94,0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94,0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94,0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94,0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94,0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94,0</w:t>
            </w:r>
          </w:p>
          <w:p w:rsidR="00E41CC0" w:rsidRPr="00153BC5" w:rsidRDefault="00E41CC0" w:rsidP="00141581">
            <w:pPr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  <w:kern w:val="2"/>
              </w:rPr>
              <w:t>2030 – 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16 540,240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16 540,240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16 540,240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– 16 850,400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16 850,400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16 850,400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16 850,400</w:t>
            </w:r>
          </w:p>
          <w:p w:rsidR="00E41CC0" w:rsidRPr="00153BC5" w:rsidRDefault="00E41CC0" w:rsidP="0014158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16 850,400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16 523,700</w:t>
            </w:r>
          </w:p>
          <w:p w:rsidR="00E41CC0" w:rsidRPr="00153BC5" w:rsidRDefault="00E41CC0" w:rsidP="00E7771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16 523,700</w:t>
            </w:r>
          </w:p>
          <w:p w:rsidR="00E41CC0" w:rsidRPr="00153BC5" w:rsidRDefault="00E41CC0" w:rsidP="00E7771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16 523,700</w:t>
            </w:r>
          </w:p>
          <w:p w:rsidR="00E41CC0" w:rsidRPr="00153BC5" w:rsidRDefault="00E41CC0" w:rsidP="00E77718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16 850,40016 850,40016 850,40016 850,400</w:t>
            </w:r>
          </w:p>
          <w:p w:rsidR="00E41CC0" w:rsidRPr="00153BC5" w:rsidRDefault="00E41CC0" w:rsidP="00763ED3">
            <w:pPr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16 850,400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16,540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16,540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  <w:kern w:val="2"/>
              </w:rPr>
              <w:t>16,540</w:t>
            </w:r>
            <w:r w:rsidRPr="00153BC5">
              <w:rPr>
                <w:rFonts w:ascii="Times New Roman" w:hAnsi="Times New Roman"/>
              </w:rPr>
              <w:t xml:space="preserve">  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0</w:t>
            </w:r>
          </w:p>
          <w:p w:rsidR="00E41CC0" w:rsidRPr="00153BC5" w:rsidRDefault="00E41CC0" w:rsidP="00763ED3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 xml:space="preserve">0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63E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9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E41CC0" w:rsidRPr="00153BC5" w:rsidRDefault="00E41CC0" w:rsidP="005D297A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E41CC0" w:rsidRPr="00153BC5" w:rsidRDefault="00E41CC0" w:rsidP="005D297A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мательства и муниципального заказа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E41CC0" w:rsidRPr="00153BC5" w:rsidRDefault="00E41CC0" w:rsidP="005D297A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протяженность отремонтированных автодорог, дворовых территорий, количество пассажиров, перевезенных автомобильным транспортом, формирование муниципального дорожного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4 489,0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718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– 60 882,400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60 682,400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D29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9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1 770,0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71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2024 – 34 245,400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33 925,400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2 120,0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718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– 37 719,500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37 399,500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36"/>
        </w:trPr>
        <w:tc>
          <w:tcPr>
            <w:tcW w:w="5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2029 - 55 420,900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D66867">
        <w:trPr>
          <w:cantSplit/>
          <w:trHeight w:val="516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2030 - 55 420,900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A709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E41CC0" w:rsidRPr="00CA6840" w:rsidRDefault="00E41CC0" w:rsidP="002765C8">
      <w:pPr>
        <w:pStyle w:val="10"/>
        <w:spacing w:line="240" w:lineRule="auto"/>
        <w:rPr>
          <w:kern w:val="2"/>
          <w:sz w:val="22"/>
          <w:szCs w:val="22"/>
          <w:lang w:eastAsia="ru-RU"/>
        </w:rPr>
      </w:pPr>
    </w:p>
    <w:p w:rsidR="00E41CC0" w:rsidRPr="00CA6840" w:rsidRDefault="00E41CC0" w:rsidP="002765C8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E41CC0" w:rsidRPr="00CA6840" w:rsidRDefault="00E41CC0" w:rsidP="004B5400">
      <w:pPr>
        <w:pStyle w:val="Heading1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>ПРИЛОЖЕНИЕ 3</w:t>
      </w:r>
    </w:p>
    <w:p w:rsidR="00E41CC0" w:rsidRPr="00CA6840" w:rsidRDefault="00E41CC0" w:rsidP="004B540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к постановлению администрации города Кирсанова от ______________2023 г. № _____</w:t>
      </w:r>
    </w:p>
    <w:p w:rsidR="00E41CC0" w:rsidRPr="00CA6840" w:rsidRDefault="00E41CC0" w:rsidP="00207B70">
      <w:pPr>
        <w:pStyle w:val="Heading1"/>
        <w:keepNext w:val="0"/>
        <w:spacing w:beforeAutospacing="0" w:after="0" w:afterAutospacing="0"/>
        <w:rPr>
          <w:sz w:val="28"/>
          <w:szCs w:val="28"/>
        </w:rPr>
      </w:pPr>
    </w:p>
    <w:p w:rsidR="00E41CC0" w:rsidRPr="00CA6840" w:rsidRDefault="00E41CC0" w:rsidP="004B5400">
      <w:pPr>
        <w:pStyle w:val="Heading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E41CC0" w:rsidRPr="00CA6840" w:rsidRDefault="00E41CC0" w:rsidP="004B5400">
      <w:pPr>
        <w:pStyle w:val="Heading1"/>
        <w:keepNext w:val="0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>РЕСУРСНОЕ ОБЕСПЕЧЕНИЕ</w:t>
      </w:r>
    </w:p>
    <w:p w:rsidR="00E41CC0" w:rsidRPr="00CA6840" w:rsidRDefault="00E41CC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>реализации муниципальной программы «Развитие транспортной системы и дорожного хозяйства</w:t>
      </w:r>
    </w:p>
    <w:p w:rsidR="00E41CC0" w:rsidRPr="00CA6840" w:rsidRDefault="00E41CC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г. Кирсанова Тамбовской области на 2014-2030 годы" </w:t>
      </w:r>
      <w:r w:rsidRPr="00CA6840">
        <w:rPr>
          <w:rFonts w:ascii="Times New Roman" w:hAnsi="Times New Roman"/>
          <w:b/>
          <w:kern w:val="2"/>
          <w:sz w:val="28"/>
          <w:szCs w:val="28"/>
          <w:lang w:val="en-US"/>
        </w:rPr>
        <w:t>I</w:t>
      </w: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 этапа реализации за счет всех источников финансирования</w:t>
      </w:r>
    </w:p>
    <w:p w:rsidR="00E41CC0" w:rsidRPr="00CA6840" w:rsidRDefault="00E41CC0" w:rsidP="004B5400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E41CC0" w:rsidRPr="00153BC5" w:rsidTr="00F33A79">
        <w:trPr>
          <w:trHeight w:val="794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соисполнители</w:t>
            </w:r>
          </w:p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Объемы финансирования, тыс. рублей, </w:t>
            </w:r>
          </w:p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E41CC0" w:rsidRPr="00153BC5" w:rsidTr="00F33A79">
        <w:trPr>
          <w:trHeight w:val="76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E41CC0" w:rsidRPr="00153BC5" w:rsidTr="00F33A79">
        <w:trPr>
          <w:trHeight w:val="21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</w:t>
            </w:r>
          </w:p>
        </w:tc>
      </w:tr>
      <w:tr w:rsidR="00E41CC0" w:rsidRPr="00153BC5" w:rsidTr="00F33A79">
        <w:trPr>
          <w:trHeight w:val="240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2014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7 880,140</w:t>
            </w:r>
          </w:p>
        </w:tc>
        <w:tc>
          <w:tcPr>
            <w:tcW w:w="1558" w:type="dxa"/>
            <w:tcBorders>
              <w:top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7 813,800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66,340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2015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40 937,800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40 790,800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147,000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2016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113 706,400</w:t>
            </w:r>
          </w:p>
        </w:tc>
        <w:tc>
          <w:tcPr>
            <w:tcW w:w="1558" w:type="dxa"/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7 706,400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1000,000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105 000,000</w:t>
            </w: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2017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10 486,701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10 389,200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97,501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2018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55 697,401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  55 420,700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276,701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56 793,301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56 113,700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679,601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52 469,901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51 000,000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1 469,901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20 390,000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20 000,000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390,000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F33A79">
        <w:trPr>
          <w:trHeight w:val="25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2022 год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37 031,100</w:t>
            </w:r>
          </w:p>
        </w:tc>
        <w:tc>
          <w:tcPr>
            <w:tcW w:w="1558" w:type="dxa"/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36 887,300</w:t>
            </w:r>
          </w:p>
        </w:tc>
        <w:tc>
          <w:tcPr>
            <w:tcW w:w="1547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143,800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E41CC0" w:rsidRPr="00153BC5" w:rsidTr="007C74CD">
        <w:trPr>
          <w:trHeight w:val="236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33A79">
            <w:pPr>
              <w:jc w:val="center"/>
            </w:pPr>
            <w:r w:rsidRPr="00153BC5">
              <w:rPr>
                <w:rFonts w:ascii="Times New Roman" w:hAnsi="Times New Roman"/>
              </w:rPr>
              <w:t>395 392,744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:rsidR="00E41CC0" w:rsidRPr="00153BC5" w:rsidRDefault="00E41CC0" w:rsidP="00547AAB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286 121,900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565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4 270,844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4B540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105 000,000</w:t>
            </w:r>
          </w:p>
        </w:tc>
      </w:tr>
    </w:tbl>
    <w:p w:rsidR="00E41CC0" w:rsidRPr="00CA6840" w:rsidRDefault="00E41CC0" w:rsidP="009442B9">
      <w:pPr>
        <w:tabs>
          <w:tab w:val="left" w:pos="8833"/>
        </w:tabs>
        <w:spacing w:after="0" w:line="240" w:lineRule="auto"/>
        <w:jc w:val="both"/>
        <w:rPr>
          <w:rFonts w:ascii="Times New Roman" w:hAnsi="Times New Roman"/>
          <w:kern w:val="2"/>
        </w:rPr>
      </w:pPr>
      <w:r w:rsidRPr="00CA6840">
        <w:rPr>
          <w:rFonts w:ascii="Times New Roman" w:hAnsi="Times New Roman"/>
          <w:kern w:val="2"/>
        </w:rPr>
        <w:tab/>
      </w:r>
    </w:p>
    <w:p w:rsidR="00E41CC0" w:rsidRPr="00CA684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Pr="00CA684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Pr="00CA684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E41CC0" w:rsidRPr="00CA6840" w:rsidRDefault="00E41CC0" w:rsidP="0062545F">
      <w:pPr>
        <w:pStyle w:val="Heading1"/>
        <w:keepNext w:val="0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>РЕСУРСНОЕ ОБЕСПЕЧЕНИЕ</w:t>
      </w:r>
    </w:p>
    <w:p w:rsidR="00E41CC0" w:rsidRPr="00CA6840" w:rsidRDefault="00E41CC0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>реализации муниципальной программы «Развитие транспортной системы и дорожного хозяйства</w:t>
      </w:r>
    </w:p>
    <w:p w:rsidR="00E41CC0" w:rsidRPr="00CA6840" w:rsidRDefault="00E41CC0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г. Кирсанова Тамбовской области на 2014-2030 годы" </w:t>
      </w:r>
      <w:r w:rsidRPr="00CA6840">
        <w:rPr>
          <w:rFonts w:ascii="Times New Roman" w:hAnsi="Times New Roman"/>
          <w:b/>
          <w:kern w:val="2"/>
          <w:sz w:val="28"/>
          <w:szCs w:val="28"/>
          <w:lang w:val="en-US"/>
        </w:rPr>
        <w:t>II</w:t>
      </w: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 этапа реализации за счет всех источников финансирования</w:t>
      </w:r>
    </w:p>
    <w:p w:rsidR="00E41CC0" w:rsidRPr="00CA6840" w:rsidRDefault="00E41CC0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E41CC0" w:rsidRPr="00153BC5" w:rsidTr="0062545F">
        <w:trPr>
          <w:trHeight w:val="794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соисполнители</w:t>
            </w:r>
          </w:p>
          <w:p w:rsidR="00E41CC0" w:rsidRPr="00153BC5" w:rsidRDefault="00E41CC0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Объемы финансирования, тыс. рублей, </w:t>
            </w:r>
          </w:p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E41CC0" w:rsidRPr="00153BC5" w:rsidTr="0062545F">
        <w:trPr>
          <w:trHeight w:val="76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CC0" w:rsidRPr="00153BC5" w:rsidRDefault="00E41CC0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E41CC0" w:rsidRPr="00153BC5" w:rsidTr="0062545F">
        <w:trPr>
          <w:trHeight w:val="21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7</w:t>
            </w:r>
          </w:p>
        </w:tc>
      </w:tr>
      <w:tr w:rsidR="00E41CC0" w:rsidRPr="00153BC5" w:rsidTr="00ED4238">
        <w:trPr>
          <w:trHeight w:val="285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C74CD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60 882,400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60 682,400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200,000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8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7C74CD">
            <w:pPr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153BC5">
              <w:rPr>
                <w:rFonts w:ascii="Times New Roman" w:hAnsi="Times New Roman"/>
                <w:kern w:val="2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34 245,400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33 925,400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7C74C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63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37 719,500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37 399,500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2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2026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1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2027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2028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2029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2030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55 420,900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55 100,800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320,100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E41CC0" w:rsidRPr="00153BC5" w:rsidTr="00ED4238">
        <w:trPr>
          <w:trHeight w:val="70"/>
        </w:trPr>
        <w:tc>
          <w:tcPr>
            <w:tcW w:w="19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vAlign w:val="center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jc w:val="center"/>
            </w:pPr>
            <w:r w:rsidRPr="00153BC5">
              <w:rPr>
                <w:rFonts w:ascii="Times New Roman" w:hAnsi="Times New Roman"/>
                <w:kern w:val="2"/>
              </w:rPr>
              <w:t>409 951,800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:rsidR="00E41CC0" w:rsidRPr="00153BC5" w:rsidRDefault="00E41CC0" w:rsidP="00E77419">
            <w:pPr>
              <w:jc w:val="center"/>
              <w:rPr>
                <w:rFonts w:ascii="Times New Roman" w:hAnsi="Times New Roman"/>
              </w:rPr>
            </w:pPr>
            <w:r w:rsidRPr="00153BC5">
              <w:rPr>
                <w:rFonts w:ascii="Times New Roman" w:hAnsi="Times New Roman"/>
              </w:rPr>
              <w:t>407 511,300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</w:rPr>
              <w:t>2 440,500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CC0" w:rsidRPr="00153BC5" w:rsidRDefault="00E41CC0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153BC5">
              <w:rPr>
                <w:rFonts w:ascii="Times New Roman" w:hAnsi="Times New Roman"/>
                <w:kern w:val="2"/>
              </w:rPr>
              <w:t>0</w:t>
            </w:r>
          </w:p>
        </w:tc>
      </w:tr>
    </w:tbl>
    <w:p w:rsidR="00E41CC0" w:rsidRDefault="00E41CC0">
      <w:pPr>
        <w:pStyle w:val="Heading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bookmarkStart w:id="0" w:name="_GoBack"/>
      <w:bookmarkEnd w:id="0"/>
    </w:p>
    <w:sectPr w:rsidR="00E41CC0" w:rsidSect="00C346DE">
      <w:pgSz w:w="16838" w:h="11906" w:orient="landscape"/>
      <w:pgMar w:top="1276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C0" w:rsidRDefault="00E41CC0" w:rsidP="00EE716E">
      <w:pPr>
        <w:spacing w:after="0" w:line="240" w:lineRule="auto"/>
      </w:pPr>
      <w:r>
        <w:separator/>
      </w:r>
    </w:p>
  </w:endnote>
  <w:endnote w:type="continuationSeparator" w:id="0">
    <w:p w:rsidR="00E41CC0" w:rsidRDefault="00E41CC0" w:rsidP="00E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C0" w:rsidRDefault="00E41CC0" w:rsidP="00EE716E">
      <w:pPr>
        <w:spacing w:after="0" w:line="240" w:lineRule="auto"/>
      </w:pPr>
      <w:r>
        <w:separator/>
      </w:r>
    </w:p>
  </w:footnote>
  <w:footnote w:type="continuationSeparator" w:id="0">
    <w:p w:rsidR="00E41CC0" w:rsidRDefault="00E41CC0" w:rsidP="00EE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">
    <w:nsid w:val="42601695"/>
    <w:multiLevelType w:val="multilevel"/>
    <w:tmpl w:val="0638DCC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EE5"/>
    <w:rsid w:val="0000750B"/>
    <w:rsid w:val="00013B60"/>
    <w:rsid w:val="00025A46"/>
    <w:rsid w:val="00034601"/>
    <w:rsid w:val="00046EFF"/>
    <w:rsid w:val="000558F7"/>
    <w:rsid w:val="00070864"/>
    <w:rsid w:val="00072A86"/>
    <w:rsid w:val="000B6082"/>
    <w:rsid w:val="000C5807"/>
    <w:rsid w:val="000C69CF"/>
    <w:rsid w:val="000D5822"/>
    <w:rsid w:val="00102C49"/>
    <w:rsid w:val="00104277"/>
    <w:rsid w:val="00112C11"/>
    <w:rsid w:val="00115E72"/>
    <w:rsid w:val="00125D55"/>
    <w:rsid w:val="00127FEF"/>
    <w:rsid w:val="00131169"/>
    <w:rsid w:val="00141581"/>
    <w:rsid w:val="00153BC5"/>
    <w:rsid w:val="00156D62"/>
    <w:rsid w:val="00170D46"/>
    <w:rsid w:val="00172F4F"/>
    <w:rsid w:val="00176F2B"/>
    <w:rsid w:val="001855C3"/>
    <w:rsid w:val="001855DD"/>
    <w:rsid w:val="001922E4"/>
    <w:rsid w:val="001A7030"/>
    <w:rsid w:val="001C04EE"/>
    <w:rsid w:val="001D6C47"/>
    <w:rsid w:val="001E0FCD"/>
    <w:rsid w:val="001F1073"/>
    <w:rsid w:val="00200196"/>
    <w:rsid w:val="00203079"/>
    <w:rsid w:val="00207B70"/>
    <w:rsid w:val="002119D4"/>
    <w:rsid w:val="00252F6F"/>
    <w:rsid w:val="00255B74"/>
    <w:rsid w:val="00256F60"/>
    <w:rsid w:val="00261866"/>
    <w:rsid w:val="002625CB"/>
    <w:rsid w:val="002631F7"/>
    <w:rsid w:val="0026711D"/>
    <w:rsid w:val="0027406C"/>
    <w:rsid w:val="00276159"/>
    <w:rsid w:val="002765C8"/>
    <w:rsid w:val="002844A1"/>
    <w:rsid w:val="002F0FD6"/>
    <w:rsid w:val="002F4D02"/>
    <w:rsid w:val="00301F5E"/>
    <w:rsid w:val="0031261E"/>
    <w:rsid w:val="003166A5"/>
    <w:rsid w:val="0032348A"/>
    <w:rsid w:val="003321F5"/>
    <w:rsid w:val="003406DF"/>
    <w:rsid w:val="0034221D"/>
    <w:rsid w:val="00355FAF"/>
    <w:rsid w:val="003634A2"/>
    <w:rsid w:val="00364DE6"/>
    <w:rsid w:val="0036749F"/>
    <w:rsid w:val="00373B5D"/>
    <w:rsid w:val="00380090"/>
    <w:rsid w:val="003834CD"/>
    <w:rsid w:val="003A59C4"/>
    <w:rsid w:val="003B0D1B"/>
    <w:rsid w:val="003C0363"/>
    <w:rsid w:val="003C0C4A"/>
    <w:rsid w:val="003C7363"/>
    <w:rsid w:val="003D1146"/>
    <w:rsid w:val="003E0CBD"/>
    <w:rsid w:val="003E281C"/>
    <w:rsid w:val="003E4734"/>
    <w:rsid w:val="003F1EE5"/>
    <w:rsid w:val="003F4661"/>
    <w:rsid w:val="004130F3"/>
    <w:rsid w:val="00421DB6"/>
    <w:rsid w:val="0042683C"/>
    <w:rsid w:val="00452AB5"/>
    <w:rsid w:val="004600EF"/>
    <w:rsid w:val="00463046"/>
    <w:rsid w:val="004771D9"/>
    <w:rsid w:val="00484F96"/>
    <w:rsid w:val="004B5400"/>
    <w:rsid w:val="004C6134"/>
    <w:rsid w:val="004D2A3D"/>
    <w:rsid w:val="004F5611"/>
    <w:rsid w:val="005066E3"/>
    <w:rsid w:val="00517CD4"/>
    <w:rsid w:val="00522087"/>
    <w:rsid w:val="00525BD4"/>
    <w:rsid w:val="00526415"/>
    <w:rsid w:val="0054421A"/>
    <w:rsid w:val="005446F2"/>
    <w:rsid w:val="00547AAB"/>
    <w:rsid w:val="00565771"/>
    <w:rsid w:val="00571F39"/>
    <w:rsid w:val="005B5AE5"/>
    <w:rsid w:val="005C0BC0"/>
    <w:rsid w:val="005C7623"/>
    <w:rsid w:val="005C78C8"/>
    <w:rsid w:val="005D0D9C"/>
    <w:rsid w:val="005D102E"/>
    <w:rsid w:val="005D297A"/>
    <w:rsid w:val="005E5076"/>
    <w:rsid w:val="00607948"/>
    <w:rsid w:val="0062545F"/>
    <w:rsid w:val="00630EEB"/>
    <w:rsid w:val="00646F2C"/>
    <w:rsid w:val="00677E7A"/>
    <w:rsid w:val="0069508E"/>
    <w:rsid w:val="00697111"/>
    <w:rsid w:val="006A1554"/>
    <w:rsid w:val="006B451B"/>
    <w:rsid w:val="006B681D"/>
    <w:rsid w:val="006B7542"/>
    <w:rsid w:val="006C1265"/>
    <w:rsid w:val="007025BA"/>
    <w:rsid w:val="007074D4"/>
    <w:rsid w:val="007146FC"/>
    <w:rsid w:val="007211EB"/>
    <w:rsid w:val="00723D70"/>
    <w:rsid w:val="00731C90"/>
    <w:rsid w:val="00740BD0"/>
    <w:rsid w:val="00747577"/>
    <w:rsid w:val="00763ED3"/>
    <w:rsid w:val="007704AD"/>
    <w:rsid w:val="00791119"/>
    <w:rsid w:val="007C74CD"/>
    <w:rsid w:val="007E4835"/>
    <w:rsid w:val="0080780A"/>
    <w:rsid w:val="0081051F"/>
    <w:rsid w:val="00810C16"/>
    <w:rsid w:val="008117D6"/>
    <w:rsid w:val="0081356A"/>
    <w:rsid w:val="008204C3"/>
    <w:rsid w:val="00825722"/>
    <w:rsid w:val="00853974"/>
    <w:rsid w:val="00865933"/>
    <w:rsid w:val="00886ECC"/>
    <w:rsid w:val="00897E25"/>
    <w:rsid w:val="008A202D"/>
    <w:rsid w:val="008A5EAD"/>
    <w:rsid w:val="008B4365"/>
    <w:rsid w:val="008B6633"/>
    <w:rsid w:val="008C204A"/>
    <w:rsid w:val="008D16F5"/>
    <w:rsid w:val="008D1AF9"/>
    <w:rsid w:val="008F2D58"/>
    <w:rsid w:val="008F7421"/>
    <w:rsid w:val="00906FE9"/>
    <w:rsid w:val="00917E12"/>
    <w:rsid w:val="009317C1"/>
    <w:rsid w:val="00934129"/>
    <w:rsid w:val="009442B9"/>
    <w:rsid w:val="009477EF"/>
    <w:rsid w:val="00971CFC"/>
    <w:rsid w:val="0098548A"/>
    <w:rsid w:val="009C5293"/>
    <w:rsid w:val="009C5829"/>
    <w:rsid w:val="009E001A"/>
    <w:rsid w:val="00A014E6"/>
    <w:rsid w:val="00A04DC3"/>
    <w:rsid w:val="00A07E75"/>
    <w:rsid w:val="00A15055"/>
    <w:rsid w:val="00A25080"/>
    <w:rsid w:val="00A30AF4"/>
    <w:rsid w:val="00A33775"/>
    <w:rsid w:val="00A35B25"/>
    <w:rsid w:val="00A36395"/>
    <w:rsid w:val="00A4358C"/>
    <w:rsid w:val="00A56F39"/>
    <w:rsid w:val="00A651A9"/>
    <w:rsid w:val="00A709EB"/>
    <w:rsid w:val="00A75E4C"/>
    <w:rsid w:val="00AA5B9C"/>
    <w:rsid w:val="00AB6B7B"/>
    <w:rsid w:val="00AB6E02"/>
    <w:rsid w:val="00AC7FA3"/>
    <w:rsid w:val="00AD029B"/>
    <w:rsid w:val="00B06EFF"/>
    <w:rsid w:val="00B351BF"/>
    <w:rsid w:val="00B47808"/>
    <w:rsid w:val="00B50ACA"/>
    <w:rsid w:val="00B526C1"/>
    <w:rsid w:val="00B56C9C"/>
    <w:rsid w:val="00B70061"/>
    <w:rsid w:val="00B73172"/>
    <w:rsid w:val="00B73CCA"/>
    <w:rsid w:val="00B826E6"/>
    <w:rsid w:val="00B84F78"/>
    <w:rsid w:val="00B91184"/>
    <w:rsid w:val="00B977F9"/>
    <w:rsid w:val="00BE0AB7"/>
    <w:rsid w:val="00BE26D7"/>
    <w:rsid w:val="00C02B72"/>
    <w:rsid w:val="00C06A9F"/>
    <w:rsid w:val="00C140C3"/>
    <w:rsid w:val="00C2065D"/>
    <w:rsid w:val="00C346DE"/>
    <w:rsid w:val="00C4711D"/>
    <w:rsid w:val="00C7286D"/>
    <w:rsid w:val="00C77210"/>
    <w:rsid w:val="00C814EE"/>
    <w:rsid w:val="00C8575F"/>
    <w:rsid w:val="00C91649"/>
    <w:rsid w:val="00CA39EC"/>
    <w:rsid w:val="00CA4BDD"/>
    <w:rsid w:val="00CA6840"/>
    <w:rsid w:val="00CC6B9B"/>
    <w:rsid w:val="00CE1D8C"/>
    <w:rsid w:val="00CE277F"/>
    <w:rsid w:val="00D0684C"/>
    <w:rsid w:val="00D26445"/>
    <w:rsid w:val="00D26AEC"/>
    <w:rsid w:val="00D26B96"/>
    <w:rsid w:val="00D47DC9"/>
    <w:rsid w:val="00D51E93"/>
    <w:rsid w:val="00D5461D"/>
    <w:rsid w:val="00D6008A"/>
    <w:rsid w:val="00D60C14"/>
    <w:rsid w:val="00D66867"/>
    <w:rsid w:val="00D66900"/>
    <w:rsid w:val="00D70055"/>
    <w:rsid w:val="00D75595"/>
    <w:rsid w:val="00D772AE"/>
    <w:rsid w:val="00D82662"/>
    <w:rsid w:val="00D94C49"/>
    <w:rsid w:val="00DA0AB8"/>
    <w:rsid w:val="00DA0D84"/>
    <w:rsid w:val="00DA3DE1"/>
    <w:rsid w:val="00DE175D"/>
    <w:rsid w:val="00DE2C9C"/>
    <w:rsid w:val="00E203AB"/>
    <w:rsid w:val="00E35122"/>
    <w:rsid w:val="00E4119B"/>
    <w:rsid w:val="00E41CC0"/>
    <w:rsid w:val="00E77419"/>
    <w:rsid w:val="00E77718"/>
    <w:rsid w:val="00E80096"/>
    <w:rsid w:val="00EA07B5"/>
    <w:rsid w:val="00EB1199"/>
    <w:rsid w:val="00EB3FD1"/>
    <w:rsid w:val="00EC5FF4"/>
    <w:rsid w:val="00ED4238"/>
    <w:rsid w:val="00EE716E"/>
    <w:rsid w:val="00EF3C5F"/>
    <w:rsid w:val="00EF4A03"/>
    <w:rsid w:val="00F02D68"/>
    <w:rsid w:val="00F02EDF"/>
    <w:rsid w:val="00F31A7F"/>
    <w:rsid w:val="00F33A79"/>
    <w:rsid w:val="00F408AD"/>
    <w:rsid w:val="00F477E9"/>
    <w:rsid w:val="00F5042E"/>
    <w:rsid w:val="00F53442"/>
    <w:rsid w:val="00F56ED1"/>
    <w:rsid w:val="00F6088A"/>
    <w:rsid w:val="00F64F2C"/>
    <w:rsid w:val="00F65322"/>
    <w:rsid w:val="00F81BAB"/>
    <w:rsid w:val="00F90DEE"/>
    <w:rsid w:val="00F95511"/>
    <w:rsid w:val="00FA2D5B"/>
    <w:rsid w:val="00FB4A62"/>
    <w:rsid w:val="00FB64AF"/>
    <w:rsid w:val="00FC42BB"/>
    <w:rsid w:val="00FC55FE"/>
    <w:rsid w:val="00FD0258"/>
    <w:rsid w:val="00FD629D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pPr>
      <w:keepNext/>
      <w:spacing w:beforeAutospacing="1" w:afterAutospacing="1" w:line="240" w:lineRule="auto"/>
      <w:jc w:val="center"/>
      <w:outlineLvl w:val="0"/>
    </w:pPr>
    <w:rPr>
      <w:rFonts w:ascii="Times New Roman" w:hAnsi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DefaultParagraphFont"/>
    <w:uiPriority w:val="99"/>
    <w:locked/>
    <w:rPr>
      <w:rFonts w:ascii="Courier New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</w:style>
  <w:style w:type="character" w:customStyle="1" w:styleId="2">
    <w:name w:val="Основной шрифт абзаца2"/>
    <w:uiPriority w:val="99"/>
  </w:style>
  <w:style w:type="character" w:customStyle="1" w:styleId="HTML">
    <w:name w:val="Стандартный HTML Знак"/>
    <w:basedOn w:val="DefaultParagraphFont"/>
    <w:uiPriority w:val="99"/>
    <w:locked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">
    <w:name w:val="Основной текст с отступом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0">
    <w:name w:val="Основной текст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1">
    <w:name w:val="Нижний колонтитул Знак"/>
    <w:basedOn w:val="DefaultParagraphFont"/>
    <w:uiPriority w:val="9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2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uiPriority w:val="99"/>
  </w:style>
  <w:style w:type="character" w:customStyle="1" w:styleId="ListLabel1">
    <w:name w:val="ListLabel 1"/>
    <w:uiPriority w:val="99"/>
    <w:rsid w:val="003E4734"/>
  </w:style>
  <w:style w:type="character" w:customStyle="1" w:styleId="ListLabel2">
    <w:name w:val="ListLabel 2"/>
    <w:uiPriority w:val="99"/>
    <w:rsid w:val="003E4734"/>
    <w:rPr>
      <w:sz w:val="28"/>
    </w:rPr>
  </w:style>
  <w:style w:type="character" w:customStyle="1" w:styleId="ListLabel3">
    <w:name w:val="ListLabel 3"/>
    <w:uiPriority w:val="99"/>
    <w:rsid w:val="003E4734"/>
  </w:style>
  <w:style w:type="character" w:customStyle="1" w:styleId="ListLabel4">
    <w:name w:val="ListLabel 4"/>
    <w:uiPriority w:val="99"/>
    <w:rsid w:val="003E4734"/>
  </w:style>
  <w:style w:type="character" w:customStyle="1" w:styleId="ListLabel5">
    <w:name w:val="ListLabel 5"/>
    <w:uiPriority w:val="99"/>
    <w:rsid w:val="003E4734"/>
  </w:style>
  <w:style w:type="character" w:customStyle="1" w:styleId="ListLabel6">
    <w:name w:val="ListLabel 6"/>
    <w:uiPriority w:val="99"/>
    <w:rsid w:val="003E4734"/>
  </w:style>
  <w:style w:type="character" w:customStyle="1" w:styleId="ListLabel7">
    <w:name w:val="ListLabel 7"/>
    <w:uiPriority w:val="99"/>
    <w:rsid w:val="003E4734"/>
  </w:style>
  <w:style w:type="character" w:customStyle="1" w:styleId="ListLabel8">
    <w:name w:val="ListLabel 8"/>
    <w:uiPriority w:val="99"/>
    <w:rsid w:val="003E4734"/>
  </w:style>
  <w:style w:type="character" w:customStyle="1" w:styleId="ListLabel9">
    <w:name w:val="ListLabel 9"/>
    <w:uiPriority w:val="99"/>
    <w:rsid w:val="003E4734"/>
  </w:style>
  <w:style w:type="character" w:customStyle="1" w:styleId="ListLabel10">
    <w:name w:val="ListLabel 10"/>
    <w:uiPriority w:val="99"/>
    <w:rsid w:val="003E4734"/>
  </w:style>
  <w:style w:type="character" w:customStyle="1" w:styleId="ListLabel11">
    <w:name w:val="ListLabel 11"/>
    <w:uiPriority w:val="99"/>
    <w:rsid w:val="003E4734"/>
  </w:style>
  <w:style w:type="character" w:customStyle="1" w:styleId="ListLabel12">
    <w:name w:val="ListLabel 12"/>
    <w:uiPriority w:val="99"/>
    <w:rsid w:val="003E4734"/>
  </w:style>
  <w:style w:type="character" w:customStyle="1" w:styleId="ListLabel13">
    <w:name w:val="ListLabel 13"/>
    <w:uiPriority w:val="99"/>
    <w:rsid w:val="003E4734"/>
  </w:style>
  <w:style w:type="character" w:customStyle="1" w:styleId="ListLabel14">
    <w:name w:val="ListLabel 14"/>
    <w:uiPriority w:val="99"/>
    <w:rsid w:val="003E4734"/>
  </w:style>
  <w:style w:type="character" w:customStyle="1" w:styleId="ListLabel15">
    <w:name w:val="ListLabel 15"/>
    <w:uiPriority w:val="99"/>
    <w:rsid w:val="003E4734"/>
  </w:style>
  <w:style w:type="character" w:customStyle="1" w:styleId="ListLabel16">
    <w:name w:val="ListLabel 16"/>
    <w:uiPriority w:val="99"/>
    <w:rsid w:val="003E4734"/>
  </w:style>
  <w:style w:type="character" w:customStyle="1" w:styleId="ListLabel17">
    <w:name w:val="ListLabel 17"/>
    <w:uiPriority w:val="99"/>
    <w:rsid w:val="003E4734"/>
  </w:style>
  <w:style w:type="character" w:customStyle="1" w:styleId="ListLabel18">
    <w:name w:val="ListLabel 18"/>
    <w:uiPriority w:val="99"/>
    <w:rsid w:val="003E4734"/>
  </w:style>
  <w:style w:type="character" w:customStyle="1" w:styleId="ListLabel19">
    <w:name w:val="ListLabel 19"/>
    <w:uiPriority w:val="99"/>
    <w:rsid w:val="003E4734"/>
  </w:style>
  <w:style w:type="character" w:customStyle="1" w:styleId="ListLabel20">
    <w:name w:val="ListLabel 20"/>
    <w:uiPriority w:val="99"/>
    <w:rsid w:val="003E4734"/>
  </w:style>
  <w:style w:type="character" w:customStyle="1" w:styleId="ListLabel21">
    <w:name w:val="ListLabel 21"/>
    <w:uiPriority w:val="99"/>
    <w:rsid w:val="003E4734"/>
  </w:style>
  <w:style w:type="character" w:customStyle="1" w:styleId="ListLabel22">
    <w:name w:val="ListLabel 22"/>
    <w:uiPriority w:val="99"/>
    <w:rsid w:val="003E4734"/>
  </w:style>
  <w:style w:type="character" w:customStyle="1" w:styleId="ListLabel23">
    <w:name w:val="ListLabel 23"/>
    <w:uiPriority w:val="99"/>
    <w:rsid w:val="003E4734"/>
  </w:style>
  <w:style w:type="character" w:customStyle="1" w:styleId="ListLabel24">
    <w:name w:val="ListLabel 24"/>
    <w:uiPriority w:val="99"/>
    <w:rsid w:val="003E4734"/>
  </w:style>
  <w:style w:type="character" w:customStyle="1" w:styleId="ListLabel25">
    <w:name w:val="ListLabel 25"/>
    <w:uiPriority w:val="99"/>
    <w:rsid w:val="003E4734"/>
  </w:style>
  <w:style w:type="character" w:customStyle="1" w:styleId="ListLabel26">
    <w:name w:val="ListLabel 26"/>
    <w:uiPriority w:val="99"/>
    <w:rsid w:val="003E4734"/>
  </w:style>
  <w:style w:type="character" w:customStyle="1" w:styleId="ListLabel27">
    <w:name w:val="ListLabel 27"/>
    <w:uiPriority w:val="99"/>
    <w:rsid w:val="003E4734"/>
  </w:style>
  <w:style w:type="character" w:customStyle="1" w:styleId="ListLabel28">
    <w:name w:val="ListLabel 28"/>
    <w:uiPriority w:val="99"/>
    <w:rsid w:val="003E4734"/>
  </w:style>
  <w:style w:type="character" w:customStyle="1" w:styleId="ListLabel29">
    <w:name w:val="ListLabel 29"/>
    <w:uiPriority w:val="99"/>
    <w:rsid w:val="003E4734"/>
  </w:style>
  <w:style w:type="character" w:customStyle="1" w:styleId="ListLabel30">
    <w:name w:val="ListLabel 30"/>
    <w:uiPriority w:val="99"/>
    <w:rsid w:val="003E4734"/>
  </w:style>
  <w:style w:type="character" w:customStyle="1" w:styleId="ListLabel31">
    <w:name w:val="ListLabel 31"/>
    <w:uiPriority w:val="99"/>
    <w:rsid w:val="003E4734"/>
  </w:style>
  <w:style w:type="character" w:customStyle="1" w:styleId="ListLabel32">
    <w:name w:val="ListLabel 32"/>
    <w:uiPriority w:val="99"/>
    <w:rsid w:val="003E4734"/>
  </w:style>
  <w:style w:type="character" w:customStyle="1" w:styleId="ListLabel33">
    <w:name w:val="ListLabel 33"/>
    <w:uiPriority w:val="99"/>
    <w:rsid w:val="003E4734"/>
  </w:style>
  <w:style w:type="character" w:customStyle="1" w:styleId="ListLabel34">
    <w:name w:val="ListLabel 34"/>
    <w:uiPriority w:val="99"/>
    <w:rsid w:val="003E4734"/>
  </w:style>
  <w:style w:type="character" w:customStyle="1" w:styleId="ListLabel35">
    <w:name w:val="ListLabel 35"/>
    <w:uiPriority w:val="99"/>
    <w:rsid w:val="003E4734"/>
  </w:style>
  <w:style w:type="character" w:customStyle="1" w:styleId="ListLabel36">
    <w:name w:val="ListLabel 36"/>
    <w:uiPriority w:val="99"/>
    <w:rsid w:val="003E4734"/>
  </w:style>
  <w:style w:type="character" w:customStyle="1" w:styleId="ListLabel37">
    <w:name w:val="ListLabel 37"/>
    <w:uiPriority w:val="99"/>
    <w:rsid w:val="003E4734"/>
  </w:style>
  <w:style w:type="character" w:customStyle="1" w:styleId="ListLabel38">
    <w:name w:val="ListLabel 38"/>
    <w:uiPriority w:val="99"/>
    <w:rsid w:val="003E4734"/>
  </w:style>
  <w:style w:type="character" w:customStyle="1" w:styleId="ListLabel39">
    <w:name w:val="ListLabel 39"/>
    <w:uiPriority w:val="99"/>
    <w:rsid w:val="003E4734"/>
  </w:style>
  <w:style w:type="character" w:customStyle="1" w:styleId="ListLabel40">
    <w:name w:val="ListLabel 40"/>
    <w:uiPriority w:val="99"/>
    <w:rsid w:val="003E4734"/>
  </w:style>
  <w:style w:type="character" w:customStyle="1" w:styleId="ListLabel41">
    <w:name w:val="ListLabel 41"/>
    <w:uiPriority w:val="99"/>
    <w:rsid w:val="003E4734"/>
  </w:style>
  <w:style w:type="character" w:customStyle="1" w:styleId="ListLabel42">
    <w:name w:val="ListLabel 42"/>
    <w:uiPriority w:val="99"/>
    <w:rsid w:val="003E4734"/>
  </w:style>
  <w:style w:type="character" w:customStyle="1" w:styleId="ListLabel43">
    <w:name w:val="ListLabel 43"/>
    <w:uiPriority w:val="99"/>
    <w:rsid w:val="003E4734"/>
  </w:style>
  <w:style w:type="character" w:customStyle="1" w:styleId="ListLabel44">
    <w:name w:val="ListLabel 44"/>
    <w:uiPriority w:val="99"/>
    <w:rsid w:val="003E4734"/>
  </w:style>
  <w:style w:type="character" w:customStyle="1" w:styleId="ListLabel45">
    <w:name w:val="ListLabel 45"/>
    <w:uiPriority w:val="99"/>
    <w:rsid w:val="003E4734"/>
  </w:style>
  <w:style w:type="character" w:customStyle="1" w:styleId="ListLabel46">
    <w:name w:val="ListLabel 46"/>
    <w:uiPriority w:val="99"/>
    <w:rsid w:val="003E4734"/>
  </w:style>
  <w:style w:type="character" w:customStyle="1" w:styleId="ListLabel47">
    <w:name w:val="ListLabel 47"/>
    <w:uiPriority w:val="99"/>
    <w:rsid w:val="003E4734"/>
  </w:style>
  <w:style w:type="character" w:customStyle="1" w:styleId="ListLabel48">
    <w:name w:val="ListLabel 48"/>
    <w:uiPriority w:val="99"/>
    <w:rsid w:val="003E4734"/>
  </w:style>
  <w:style w:type="character" w:customStyle="1" w:styleId="ListLabel49">
    <w:name w:val="ListLabel 49"/>
    <w:uiPriority w:val="99"/>
    <w:rsid w:val="003E4734"/>
  </w:style>
  <w:style w:type="character" w:customStyle="1" w:styleId="ListLabel50">
    <w:name w:val="ListLabel 50"/>
    <w:uiPriority w:val="99"/>
    <w:rsid w:val="003E4734"/>
  </w:style>
  <w:style w:type="character" w:customStyle="1" w:styleId="ListLabel51">
    <w:name w:val="ListLabel 51"/>
    <w:uiPriority w:val="99"/>
    <w:rsid w:val="003E4734"/>
  </w:style>
  <w:style w:type="character" w:customStyle="1" w:styleId="ListLabel52">
    <w:name w:val="ListLabel 52"/>
    <w:uiPriority w:val="99"/>
    <w:rsid w:val="003E4734"/>
  </w:style>
  <w:style w:type="character" w:customStyle="1" w:styleId="ListLabel53">
    <w:name w:val="ListLabel 53"/>
    <w:uiPriority w:val="99"/>
    <w:rsid w:val="003E4734"/>
  </w:style>
  <w:style w:type="character" w:customStyle="1" w:styleId="ListLabel54">
    <w:name w:val="ListLabel 54"/>
    <w:uiPriority w:val="99"/>
    <w:rsid w:val="003E4734"/>
  </w:style>
  <w:style w:type="character" w:customStyle="1" w:styleId="ListLabel55">
    <w:name w:val="ListLabel 55"/>
    <w:uiPriority w:val="99"/>
    <w:rsid w:val="003E4734"/>
  </w:style>
  <w:style w:type="character" w:customStyle="1" w:styleId="ListLabel56">
    <w:name w:val="ListLabel 56"/>
    <w:uiPriority w:val="99"/>
    <w:rsid w:val="003E4734"/>
  </w:style>
  <w:style w:type="character" w:customStyle="1" w:styleId="ListLabel57">
    <w:name w:val="ListLabel 57"/>
    <w:uiPriority w:val="99"/>
    <w:rsid w:val="003E4734"/>
  </w:style>
  <w:style w:type="character" w:customStyle="1" w:styleId="ListLabel58">
    <w:name w:val="ListLabel 58"/>
    <w:uiPriority w:val="99"/>
    <w:rsid w:val="003E4734"/>
  </w:style>
  <w:style w:type="character" w:customStyle="1" w:styleId="ListLabel59">
    <w:name w:val="ListLabel 59"/>
    <w:uiPriority w:val="99"/>
    <w:rsid w:val="003E4734"/>
  </w:style>
  <w:style w:type="character" w:customStyle="1" w:styleId="ListLabel60">
    <w:name w:val="ListLabel 60"/>
    <w:uiPriority w:val="99"/>
    <w:rsid w:val="003E4734"/>
  </w:style>
  <w:style w:type="character" w:customStyle="1" w:styleId="ListLabel61">
    <w:name w:val="ListLabel 61"/>
    <w:uiPriority w:val="99"/>
    <w:rsid w:val="003E4734"/>
  </w:style>
  <w:style w:type="character" w:customStyle="1" w:styleId="ListLabel62">
    <w:name w:val="ListLabel 62"/>
    <w:uiPriority w:val="99"/>
    <w:rsid w:val="003E4734"/>
  </w:style>
  <w:style w:type="character" w:customStyle="1" w:styleId="ListLabel63">
    <w:name w:val="ListLabel 63"/>
    <w:uiPriority w:val="99"/>
    <w:rsid w:val="003E4734"/>
  </w:style>
  <w:style w:type="character" w:customStyle="1" w:styleId="ListLabel64">
    <w:name w:val="ListLabel 64"/>
    <w:uiPriority w:val="99"/>
    <w:rsid w:val="003E4734"/>
    <w:rPr>
      <w:rFonts w:eastAsia="Times New Roman"/>
      <w:spacing w:val="0"/>
      <w:w w:val="100"/>
      <w:sz w:val="28"/>
    </w:rPr>
  </w:style>
  <w:style w:type="character" w:customStyle="1" w:styleId="ListLabel65">
    <w:name w:val="ListLabel 65"/>
    <w:uiPriority w:val="99"/>
    <w:rsid w:val="003E4734"/>
  </w:style>
  <w:style w:type="character" w:customStyle="1" w:styleId="ListLabel66">
    <w:name w:val="ListLabel 66"/>
    <w:uiPriority w:val="99"/>
    <w:rsid w:val="003E4734"/>
    <w:rPr>
      <w:sz w:val="28"/>
    </w:rPr>
  </w:style>
  <w:style w:type="character" w:customStyle="1" w:styleId="ListLabel67">
    <w:name w:val="ListLabel 67"/>
    <w:uiPriority w:val="99"/>
    <w:rsid w:val="003E4734"/>
  </w:style>
  <w:style w:type="character" w:customStyle="1" w:styleId="ListLabel68">
    <w:name w:val="ListLabel 68"/>
    <w:uiPriority w:val="99"/>
    <w:rsid w:val="003E4734"/>
  </w:style>
  <w:style w:type="character" w:customStyle="1" w:styleId="ListLabel69">
    <w:name w:val="ListLabel 69"/>
    <w:uiPriority w:val="99"/>
    <w:rsid w:val="003E4734"/>
  </w:style>
  <w:style w:type="character" w:customStyle="1" w:styleId="ListLabel70">
    <w:name w:val="ListLabel 70"/>
    <w:uiPriority w:val="99"/>
    <w:rsid w:val="003E4734"/>
  </w:style>
  <w:style w:type="character" w:customStyle="1" w:styleId="ListLabel71">
    <w:name w:val="ListLabel 71"/>
    <w:uiPriority w:val="99"/>
    <w:rsid w:val="003E4734"/>
  </w:style>
  <w:style w:type="character" w:customStyle="1" w:styleId="ListLabel72">
    <w:name w:val="ListLabel 72"/>
    <w:uiPriority w:val="99"/>
    <w:rsid w:val="003E4734"/>
  </w:style>
  <w:style w:type="character" w:customStyle="1" w:styleId="ListLabel73">
    <w:name w:val="ListLabel 73"/>
    <w:uiPriority w:val="99"/>
    <w:rsid w:val="003E4734"/>
  </w:style>
  <w:style w:type="character" w:customStyle="1" w:styleId="ListLabel74">
    <w:name w:val="ListLabel 74"/>
    <w:uiPriority w:val="99"/>
    <w:rsid w:val="003E4734"/>
  </w:style>
  <w:style w:type="character" w:customStyle="1" w:styleId="ListLabel75">
    <w:name w:val="ListLabel 75"/>
    <w:uiPriority w:val="99"/>
    <w:rsid w:val="003E4734"/>
    <w:rPr>
      <w:sz w:val="28"/>
    </w:rPr>
  </w:style>
  <w:style w:type="character" w:customStyle="1" w:styleId="ListLabel76">
    <w:name w:val="ListLabel 76"/>
    <w:uiPriority w:val="99"/>
    <w:rsid w:val="003E4734"/>
  </w:style>
  <w:style w:type="character" w:customStyle="1" w:styleId="ListLabel77">
    <w:name w:val="ListLabel 77"/>
    <w:uiPriority w:val="99"/>
    <w:rsid w:val="003E4734"/>
  </w:style>
  <w:style w:type="character" w:customStyle="1" w:styleId="ListLabel78">
    <w:name w:val="ListLabel 78"/>
    <w:uiPriority w:val="99"/>
    <w:rsid w:val="003E4734"/>
  </w:style>
  <w:style w:type="character" w:customStyle="1" w:styleId="ListLabel79">
    <w:name w:val="ListLabel 79"/>
    <w:uiPriority w:val="99"/>
    <w:rsid w:val="003E4734"/>
  </w:style>
  <w:style w:type="character" w:customStyle="1" w:styleId="ListLabel80">
    <w:name w:val="ListLabel 80"/>
    <w:uiPriority w:val="99"/>
    <w:rsid w:val="003E4734"/>
  </w:style>
  <w:style w:type="character" w:customStyle="1" w:styleId="ListLabel81">
    <w:name w:val="ListLabel 81"/>
    <w:uiPriority w:val="99"/>
    <w:rsid w:val="003E4734"/>
  </w:style>
  <w:style w:type="character" w:customStyle="1" w:styleId="ListLabel82">
    <w:name w:val="ListLabel 82"/>
    <w:uiPriority w:val="99"/>
    <w:rsid w:val="003E4734"/>
  </w:style>
  <w:style w:type="character" w:customStyle="1" w:styleId="ListLabel83">
    <w:name w:val="ListLabel 83"/>
    <w:uiPriority w:val="99"/>
    <w:rsid w:val="003E4734"/>
  </w:style>
  <w:style w:type="character" w:customStyle="1" w:styleId="ListLabel84">
    <w:name w:val="ListLabel 84"/>
    <w:uiPriority w:val="99"/>
    <w:rsid w:val="003E4734"/>
    <w:rPr>
      <w:sz w:val="28"/>
    </w:rPr>
  </w:style>
  <w:style w:type="character" w:customStyle="1" w:styleId="ListLabel85">
    <w:name w:val="ListLabel 85"/>
    <w:uiPriority w:val="99"/>
    <w:rsid w:val="003E4734"/>
  </w:style>
  <w:style w:type="character" w:customStyle="1" w:styleId="ListLabel86">
    <w:name w:val="ListLabel 86"/>
    <w:uiPriority w:val="99"/>
    <w:rsid w:val="003E4734"/>
  </w:style>
  <w:style w:type="character" w:customStyle="1" w:styleId="ListLabel87">
    <w:name w:val="ListLabel 87"/>
    <w:uiPriority w:val="99"/>
    <w:rsid w:val="003E4734"/>
  </w:style>
  <w:style w:type="character" w:customStyle="1" w:styleId="ListLabel88">
    <w:name w:val="ListLabel 88"/>
    <w:uiPriority w:val="99"/>
    <w:rsid w:val="003E4734"/>
  </w:style>
  <w:style w:type="character" w:customStyle="1" w:styleId="ListLabel89">
    <w:name w:val="ListLabel 89"/>
    <w:uiPriority w:val="99"/>
    <w:rsid w:val="003E4734"/>
  </w:style>
  <w:style w:type="character" w:customStyle="1" w:styleId="ListLabel90">
    <w:name w:val="ListLabel 90"/>
    <w:uiPriority w:val="99"/>
    <w:rsid w:val="003E4734"/>
  </w:style>
  <w:style w:type="character" w:customStyle="1" w:styleId="ListLabel91">
    <w:name w:val="ListLabel 91"/>
    <w:uiPriority w:val="99"/>
    <w:rsid w:val="003E4734"/>
  </w:style>
  <w:style w:type="paragraph" w:customStyle="1" w:styleId="a3">
    <w:name w:val="Заголовок"/>
    <w:basedOn w:val="Normal"/>
    <w:next w:val="BodyText"/>
    <w:uiPriority w:val="99"/>
    <w:rsid w:val="003E4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0" w:line="240" w:lineRule="auto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B78EC"/>
  </w:style>
  <w:style w:type="paragraph" w:styleId="List">
    <w:name w:val="List"/>
    <w:basedOn w:val="BodyText"/>
    <w:uiPriority w:val="99"/>
    <w:rsid w:val="003E4734"/>
    <w:rPr>
      <w:rFonts w:cs="Arial"/>
    </w:rPr>
  </w:style>
  <w:style w:type="paragraph" w:styleId="Caption">
    <w:name w:val="caption"/>
    <w:basedOn w:val="Normal"/>
    <w:uiPriority w:val="99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3E4734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styleId="NormalWeb">
    <w:name w:val="Normal (Web)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Без интервала1"/>
    <w:uiPriority w:val="99"/>
    <w:rPr>
      <w:rFonts w:cs="Calibri"/>
      <w:lang w:eastAsia="en-US"/>
    </w:rPr>
  </w:style>
  <w:style w:type="paragraph" w:styleId="NoSpacing">
    <w:name w:val="No Spacing"/>
    <w:uiPriority w:val="99"/>
    <w:qFormat/>
    <w:pPr>
      <w:suppressAutoHyphens/>
      <w:spacing w:line="100" w:lineRule="atLeast"/>
    </w:pPr>
    <w:rPr>
      <w:lang w:eastAsia="ar-SA"/>
    </w:rPr>
  </w:style>
  <w:style w:type="paragraph" w:customStyle="1" w:styleId="21">
    <w:name w:val="Основной текст с отступом 21"/>
    <w:basedOn w:val="10"/>
    <w:uiPriority w:val="99"/>
    <w:pPr>
      <w:spacing w:after="120" w:line="480" w:lineRule="auto"/>
      <w:ind w:left="283"/>
    </w:pPr>
  </w:style>
  <w:style w:type="paragraph" w:styleId="HTMLPreformatted">
    <w:name w:val="HTML Preformatted"/>
    <w:basedOn w:val="10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78EC"/>
    <w:rPr>
      <w:rFonts w:ascii="Courier New" w:hAnsi="Courier New" w:cs="Courier New"/>
      <w:sz w:val="20"/>
      <w:szCs w:val="20"/>
    </w:rPr>
  </w:style>
  <w:style w:type="paragraph" w:customStyle="1" w:styleId="a4">
    <w:name w:val="Таблицы (моноширинный)"/>
    <w:basedOn w:val="Normal"/>
    <w:next w:val="Normal"/>
    <w:uiPriority w:val="99"/>
    <w:pPr>
      <w:widowControl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sdfootnote-western">
    <w:name w:val="sdfootnote-western"/>
    <w:basedOn w:val="Normal"/>
    <w:uiPriority w:val="99"/>
    <w:pPr>
      <w:spacing w:beforeAutospacing="1" w:after="0" w:line="240" w:lineRule="auto"/>
    </w:pPr>
    <w:rPr>
      <w:rFonts w:ascii="Times New Roman" w:hAnsi="Times New Roman"/>
      <w:sz w:val="20"/>
      <w:szCs w:val="20"/>
    </w:rPr>
  </w:style>
  <w:style w:type="paragraph" w:customStyle="1" w:styleId="20">
    <w:name w:val="Без интервала2"/>
    <w:uiPriority w:val="99"/>
    <w:rPr>
      <w:rFonts w:cs="Calibri"/>
      <w:lang w:eastAsia="en-US"/>
    </w:rPr>
  </w:style>
  <w:style w:type="paragraph" w:customStyle="1" w:styleId="31">
    <w:name w:val="Основной текст 31"/>
    <w:basedOn w:val="10"/>
    <w:uiPriority w:val="99"/>
    <w:pPr>
      <w:spacing w:after="120"/>
    </w:pPr>
    <w:rPr>
      <w:sz w:val="16"/>
      <w:szCs w:val="16"/>
    </w:rPr>
  </w:style>
  <w:style w:type="paragraph" w:styleId="BodyTextIndent">
    <w:name w:val="Body Text Indent"/>
    <w:basedOn w:val="10"/>
    <w:link w:val="BodyTextIndentChar"/>
    <w:uiPriority w:val="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78EC"/>
  </w:style>
  <w:style w:type="paragraph" w:styleId="Footer">
    <w:name w:val="footer"/>
    <w:basedOn w:val="10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78EC"/>
  </w:style>
  <w:style w:type="paragraph" w:customStyle="1" w:styleId="a5">
    <w:name w:val="Знак"/>
    <w:basedOn w:val="Normal"/>
    <w:uiPriority w:val="99"/>
    <w:pPr>
      <w:spacing w:beforeAutospacing="1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8EC"/>
    <w:rPr>
      <w:rFonts w:ascii="Times New Roman" w:hAnsi="Times New Roman"/>
      <w:sz w:val="0"/>
      <w:szCs w:val="0"/>
    </w:rPr>
  </w:style>
  <w:style w:type="paragraph" w:styleId="Header">
    <w:name w:val="header"/>
    <w:basedOn w:val="Normal"/>
    <w:link w:val="HeaderChar"/>
    <w:uiPriority w:val="99"/>
    <w:rsid w:val="00EE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716E"/>
    <w:rPr>
      <w:rFonts w:cs="Times New Roman"/>
      <w:sz w:val="22"/>
    </w:rPr>
  </w:style>
  <w:style w:type="paragraph" w:customStyle="1" w:styleId="a6">
    <w:name w:val="Базовый"/>
    <w:uiPriority w:val="99"/>
    <w:rsid w:val="00072A86"/>
    <w:pPr>
      <w:suppressAutoHyphens/>
      <w:spacing w:after="200" w:line="276" w:lineRule="auto"/>
    </w:pPr>
    <w:rPr>
      <w:rFonts w:cs="Calibri"/>
      <w:lang w:eastAsia="zh-CN"/>
    </w:rPr>
  </w:style>
  <w:style w:type="paragraph" w:customStyle="1" w:styleId="a7">
    <w:name w:val="Содержимое таблицы"/>
    <w:basedOn w:val="Normal"/>
    <w:uiPriority w:val="99"/>
    <w:rsid w:val="00463046"/>
    <w:pPr>
      <w:widowControl w:val="0"/>
      <w:suppressLineNumbers/>
      <w:suppressAutoHyphens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3597</TotalTime>
  <Pages>44</Pages>
  <Words>5415</Words>
  <Characters>30869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comp5</cp:lastModifiedBy>
  <cp:revision>95</cp:revision>
  <cp:lastPrinted>2023-02-15T08:26:00Z</cp:lastPrinted>
  <dcterms:created xsi:type="dcterms:W3CDTF">2021-04-05T06:11:00Z</dcterms:created>
  <dcterms:modified xsi:type="dcterms:W3CDTF">2023-02-17T05:15:00Z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